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3A6" w:rsidRDefault="00A553A6">
      <w:pPr>
        <w:rPr>
          <w:b/>
          <w:bCs/>
        </w:rPr>
      </w:pPr>
    </w:p>
    <w:p w:rsidR="00A553A6" w:rsidRDefault="00A553A6">
      <w:pPr>
        <w:rPr>
          <w:b/>
          <w:bCs/>
        </w:rPr>
      </w:pPr>
    </w:p>
    <w:p w:rsidR="00A553A6" w:rsidRDefault="00A553A6">
      <w:pPr>
        <w:rPr>
          <w:b/>
          <w:bCs/>
        </w:rPr>
      </w:pPr>
    </w:p>
    <w:p w:rsidR="00A553A6" w:rsidRDefault="00A553A6">
      <w:pPr>
        <w:rPr>
          <w:b/>
          <w:bCs/>
        </w:rPr>
      </w:pPr>
    </w:p>
    <w:p w:rsidR="00A553A6" w:rsidRDefault="00A553A6">
      <w:pPr>
        <w:rPr>
          <w:b/>
          <w:bCs/>
        </w:rPr>
      </w:pPr>
    </w:p>
    <w:p w:rsidR="00A553A6" w:rsidRDefault="00A553A6">
      <w:pPr>
        <w:rPr>
          <w:b/>
          <w:bCs/>
        </w:rPr>
      </w:pPr>
    </w:p>
    <w:p w:rsidR="00A553A6" w:rsidRDefault="00A553A6">
      <w:pPr>
        <w:rPr>
          <w:b/>
          <w:bCs/>
        </w:rPr>
      </w:pPr>
    </w:p>
    <w:p w:rsidR="00A553A6" w:rsidRDefault="00A553A6">
      <w:pPr>
        <w:rPr>
          <w:b/>
          <w:bCs/>
        </w:rPr>
      </w:pPr>
    </w:p>
    <w:p w:rsidR="00A553A6" w:rsidRDefault="00A553A6">
      <w:pPr>
        <w:rPr>
          <w:b/>
          <w:bCs/>
        </w:rPr>
      </w:pPr>
    </w:p>
    <w:p w:rsidR="00A553A6" w:rsidRDefault="00A553A6">
      <w:pPr>
        <w:rPr>
          <w:b/>
          <w:bCs/>
        </w:rPr>
      </w:pPr>
    </w:p>
    <w:p w:rsidR="00A553A6" w:rsidRDefault="00A553A6">
      <w:pPr>
        <w:rPr>
          <w:b/>
          <w:bCs/>
        </w:rPr>
      </w:pPr>
    </w:p>
    <w:p w:rsidR="00A553A6" w:rsidRDefault="00A553A6">
      <w:pPr>
        <w:rPr>
          <w:b/>
          <w:bCs/>
        </w:rPr>
      </w:pPr>
    </w:p>
    <w:p w:rsidR="00A553A6" w:rsidRDefault="00A553A6">
      <w:pPr>
        <w:rPr>
          <w:b/>
          <w:bCs/>
        </w:rPr>
      </w:pPr>
    </w:p>
    <w:p w:rsidR="00A553A6" w:rsidRDefault="00A553A6">
      <w:pPr>
        <w:rPr>
          <w:b/>
          <w:bCs/>
        </w:rPr>
      </w:pPr>
    </w:p>
    <w:p w:rsidR="00A553A6" w:rsidRPr="0079040E" w:rsidRDefault="00A553A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53A6" w:rsidRPr="0079040E" w:rsidRDefault="00A553A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53A6" w:rsidRPr="0079040E" w:rsidRDefault="00A553A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53A6" w:rsidRPr="0079040E" w:rsidRDefault="00A553A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53A6" w:rsidRPr="0079040E" w:rsidRDefault="00A553A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53A6" w:rsidRPr="0079040E" w:rsidRDefault="00A553A6" w:rsidP="0079040E">
      <w:pPr>
        <w:jc w:val="center"/>
        <w:rPr>
          <w:rFonts w:ascii="Times New Roman" w:hAnsi="Times New Roman" w:cs="Times New Roman"/>
          <w:b/>
          <w:bCs/>
          <w:sz w:val="96"/>
          <w:szCs w:val="28"/>
        </w:rPr>
      </w:pPr>
      <w:r w:rsidRPr="0079040E">
        <w:rPr>
          <w:rFonts w:ascii="Times New Roman" w:hAnsi="Times New Roman" w:cs="Times New Roman"/>
          <w:b/>
          <w:bCs/>
          <w:sz w:val="96"/>
          <w:szCs w:val="28"/>
        </w:rPr>
        <w:t>Practice lessons plans</w:t>
      </w:r>
    </w:p>
    <w:p w:rsidR="00A553A6" w:rsidRPr="0079040E" w:rsidRDefault="00A553A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53A6" w:rsidRPr="0079040E" w:rsidRDefault="00A553A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53A6" w:rsidRPr="0079040E" w:rsidRDefault="00A553A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53A6" w:rsidRPr="0079040E" w:rsidRDefault="00A553A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53A6" w:rsidRPr="0079040E" w:rsidRDefault="00A553A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53A6" w:rsidRPr="0079040E" w:rsidRDefault="00A553A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53A6" w:rsidRPr="0079040E" w:rsidRDefault="00A553A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53A6" w:rsidRPr="0079040E" w:rsidRDefault="00A553A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53A6" w:rsidRPr="0079040E" w:rsidRDefault="00A553A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53A6" w:rsidRPr="0079040E" w:rsidRDefault="00A553A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53A6" w:rsidRPr="0079040E" w:rsidRDefault="00A553A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53A6" w:rsidRPr="0079040E" w:rsidRDefault="00A553A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53A6" w:rsidRPr="0079040E" w:rsidRDefault="00A553A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53A6" w:rsidRPr="0079040E" w:rsidRDefault="00A553A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53A6" w:rsidRPr="0079040E" w:rsidRDefault="00A553A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53A6" w:rsidRPr="0079040E" w:rsidRDefault="00A553A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53A6" w:rsidRPr="0079040E" w:rsidRDefault="00A553A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53A6" w:rsidRPr="0079040E" w:rsidRDefault="00A553A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53A6" w:rsidRPr="0079040E" w:rsidRDefault="00A553A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53A6" w:rsidRPr="0079040E" w:rsidRDefault="00A553A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53A6" w:rsidRPr="0079040E" w:rsidRDefault="00A553A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53A6" w:rsidRPr="0079040E" w:rsidRDefault="00A553A6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79040E">
        <w:rPr>
          <w:rFonts w:ascii="Times New Roman" w:hAnsi="Times New Roman" w:cs="Times New Roman"/>
          <w:b/>
          <w:bCs/>
          <w:sz w:val="28"/>
          <w:szCs w:val="28"/>
        </w:rPr>
        <w:t>Topic 1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Linear electrical circuits.Sources and receivers of electrical energy.</w:t>
      </w:r>
    </w:p>
    <w:p w:rsidR="00A553A6" w:rsidRPr="0079040E" w:rsidRDefault="00A553A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9040E">
        <w:rPr>
          <w:rFonts w:ascii="Times New Roman" w:hAnsi="Times New Roman" w:cs="Times New Roman"/>
          <w:b/>
          <w:bCs/>
          <w:sz w:val="28"/>
          <w:szCs w:val="28"/>
        </w:rPr>
        <w:t>Aim of the lesson: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To study the main concepts of electrical circuits</w:t>
      </w:r>
    </w:p>
    <w:p w:rsidR="00A553A6" w:rsidRPr="0079040E" w:rsidRDefault="00A553A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9040E">
        <w:rPr>
          <w:rFonts w:ascii="Times New Roman" w:hAnsi="Times New Roman" w:cs="Times New Roman"/>
          <w:b/>
          <w:bCs/>
          <w:sz w:val="28"/>
          <w:szCs w:val="28"/>
        </w:rPr>
        <w:t>Questions:</w:t>
      </w:r>
    </w:p>
    <w:p w:rsidR="00A553A6" w:rsidRPr="0079040E" w:rsidRDefault="00A553A6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Electrical circuit. </w:t>
      </w:r>
    </w:p>
    <w:p w:rsidR="00A553A6" w:rsidRPr="0079040E" w:rsidRDefault="00A553A6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Basic concepts and elements of the electrical circuit. </w:t>
      </w:r>
    </w:p>
    <w:p w:rsidR="00A553A6" w:rsidRPr="0079040E" w:rsidRDefault="00A553A6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Potential, voltage, amperage, electrical resistance, power, branch, node, contour. </w:t>
      </w:r>
    </w:p>
    <w:p w:rsidR="00A553A6" w:rsidRPr="0079040E" w:rsidRDefault="00A553A6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Modes of operation of electrical circuits. </w:t>
      </w:r>
    </w:p>
    <w:p w:rsidR="00A553A6" w:rsidRPr="0079040E" w:rsidRDefault="00A553A6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Passive and active two-terminal units.</w:t>
      </w:r>
    </w:p>
    <w:p w:rsidR="00A553A6" w:rsidRPr="0079040E" w:rsidRDefault="00A553A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9040E">
        <w:rPr>
          <w:rFonts w:ascii="Times New Roman" w:hAnsi="Times New Roman" w:cs="Times New Roman"/>
          <w:b/>
          <w:bCs/>
          <w:sz w:val="28"/>
          <w:szCs w:val="28"/>
        </w:rPr>
        <w:t>Problems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Drawing simple circuits</w:t>
      </w:r>
    </w:p>
    <w:p w:rsidR="00A553A6" w:rsidRPr="0079040E" w:rsidRDefault="00A553A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9040E">
        <w:rPr>
          <w:rFonts w:ascii="Times New Roman" w:hAnsi="Times New Roman" w:cs="Times New Roman"/>
          <w:b/>
          <w:bCs/>
          <w:sz w:val="28"/>
          <w:szCs w:val="28"/>
        </w:rPr>
        <w:t>Literature</w:t>
      </w:r>
    </w:p>
    <w:p w:rsidR="00A553A6" w:rsidRPr="0079040E" w:rsidRDefault="00A553A6" w:rsidP="0079040E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Main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1.</w:t>
      </w:r>
      <w:r w:rsidRPr="0079040E">
        <w:rPr>
          <w:rFonts w:ascii="Times New Roman" w:hAnsi="Times New Roman" w:cs="Times New Roman"/>
          <w:sz w:val="28"/>
          <w:szCs w:val="28"/>
        </w:rPr>
        <w:tab/>
        <w:t>Ibrayev, A. T. Theoretical Basics of Electrical Engineering  : textbook / A. T. Ibrayev. - Almaty : , 2016. - 299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2.</w:t>
      </w:r>
      <w:r w:rsidRPr="0079040E">
        <w:rPr>
          <w:rFonts w:ascii="Times New Roman" w:hAnsi="Times New Roman" w:cs="Times New Roman"/>
          <w:sz w:val="28"/>
          <w:szCs w:val="28"/>
        </w:rPr>
        <w:tab/>
        <w:t>Williams Barry W. Principles and Elements of Power Electronics.Devices, Drivers, Applications, and Passive Components O’Reilly, 2014 1432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3.</w:t>
      </w:r>
      <w:r w:rsidRPr="0079040E">
        <w:rPr>
          <w:rFonts w:ascii="Times New Roman" w:hAnsi="Times New Roman" w:cs="Times New Roman"/>
          <w:sz w:val="28"/>
          <w:szCs w:val="28"/>
        </w:rPr>
        <w:tab/>
        <w:t xml:space="preserve">Glendinning, Eeic H. Oxford English for Electrical and Mechanical Engineering : / E. Glendinning, N. Glendinning. - Oxford : Oxford University Press, 2001. - 190 p. 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4.</w:t>
      </w:r>
      <w:r w:rsidRPr="0079040E">
        <w:rPr>
          <w:rFonts w:ascii="Times New Roman" w:hAnsi="Times New Roman" w:cs="Times New Roman"/>
          <w:sz w:val="28"/>
          <w:szCs w:val="28"/>
        </w:rPr>
        <w:tab/>
        <w:t>Weidauer, J. Electrical Drives: Principles, Planning, Applications, Solutions  J. Weidauer, R. Messer. - Erlangen :Publicis Publishing, 2014. - 397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5.</w:t>
      </w:r>
      <w:r w:rsidRPr="0079040E">
        <w:rPr>
          <w:rFonts w:ascii="Times New Roman" w:hAnsi="Times New Roman" w:cs="Times New Roman"/>
          <w:sz w:val="28"/>
          <w:szCs w:val="28"/>
        </w:rPr>
        <w:tab/>
        <w:t xml:space="preserve">Қазақтілітерминдерініңсалалықғылымитүсіндірмесөздігі :Электроника, радиотехникабайланыс   - Алматы : Мектеп, 2007. - 232 б. </w:t>
      </w:r>
    </w:p>
    <w:p w:rsidR="00A553A6" w:rsidRPr="0079040E" w:rsidRDefault="00A553A6" w:rsidP="0079040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М. С. Тясто Современный русско-английский словарь по радиоэлектронике  - Ростов н/Д : Феникс, 2009. - 377 с.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9040E">
        <w:rPr>
          <w:rFonts w:ascii="Times New Roman" w:hAnsi="Times New Roman" w:cs="Times New Roman"/>
          <w:b/>
          <w:sz w:val="28"/>
          <w:szCs w:val="28"/>
        </w:rPr>
        <w:t>Supplementary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1.</w:t>
      </w:r>
      <w:r w:rsidRPr="0079040E">
        <w:rPr>
          <w:rFonts w:ascii="Times New Roman" w:hAnsi="Times New Roman" w:cs="Times New Roman"/>
          <w:sz w:val="28"/>
          <w:szCs w:val="28"/>
        </w:rPr>
        <w:tab/>
        <w:t>R. Jablonski, T. Brezina. Advanced Mechatronics Solutios . Vol. 393  - Switzerland : Springer, 2016. - 668 p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2.</w:t>
      </w:r>
      <w:r w:rsidRPr="0079040E">
        <w:rPr>
          <w:rFonts w:ascii="Times New Roman" w:hAnsi="Times New Roman" w:cs="Times New Roman"/>
          <w:sz w:val="28"/>
          <w:szCs w:val="28"/>
        </w:rPr>
        <w:tab/>
        <w:t>K. Reif. Automotive Mechatronics. Automotive Networking, Driving Stability Systems, Electronics - Wiesbaden : Springer Vieweg, 2015. - 538 p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3.</w:t>
      </w:r>
      <w:r w:rsidRPr="0079040E">
        <w:rPr>
          <w:rFonts w:ascii="Times New Roman" w:hAnsi="Times New Roman" w:cs="Times New Roman"/>
          <w:sz w:val="28"/>
          <w:szCs w:val="28"/>
        </w:rPr>
        <w:tab/>
        <w:t>Zaman, N.  Automotive Electronics Design Fundamentals  - New York : Springer International Publishing Switzerland, 2015. - 262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Нефедов, В. И. Основы радиоэлектроники и связи М. : Высшая школа, 2002. - 510 с.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Жұрынтаев, Ж. З.  Сұлбатехника . - Алматы : ҚазҰТУ : Дәуір, 2011. - 288 б.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 xml:space="preserve">Topic </w:t>
      </w:r>
      <w:r w:rsidRPr="0079040E">
        <w:rPr>
          <w:rFonts w:ascii="Times New Roman" w:hAnsi="Times New Roman" w:cs="Times New Roman"/>
          <w:sz w:val="28"/>
          <w:szCs w:val="28"/>
        </w:rPr>
        <w:t>2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DC electric circuits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Aim of the lesson: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To study the main laws of DC circuits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Questions:</w:t>
      </w:r>
    </w:p>
    <w:p w:rsidR="00A553A6" w:rsidRPr="0079040E" w:rsidRDefault="00A553A6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Direct current. </w:t>
      </w:r>
    </w:p>
    <w:p w:rsidR="00A553A6" w:rsidRPr="0079040E" w:rsidRDefault="00A553A6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Unbranched and branched electric circuits with one source. </w:t>
      </w:r>
    </w:p>
    <w:p w:rsidR="00A553A6" w:rsidRPr="0079040E" w:rsidRDefault="00A553A6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Equivalent resistance of branched electrical circuits. </w:t>
      </w:r>
    </w:p>
    <w:p w:rsidR="00A553A6" w:rsidRPr="0079040E" w:rsidRDefault="00A553A6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Laws of electrical circuits. </w:t>
      </w:r>
    </w:p>
    <w:p w:rsidR="00A553A6" w:rsidRPr="0079040E" w:rsidRDefault="00A553A6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Energy balance in electrical circuits.</w:t>
      </w:r>
    </w:p>
    <w:p w:rsidR="00A553A6" w:rsidRPr="0079040E" w:rsidRDefault="00A553A6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Analysis of the electrical state of unbranched and branched electrical circuits. </w:t>
      </w:r>
    </w:p>
    <w:p w:rsidR="00A553A6" w:rsidRPr="0079040E" w:rsidRDefault="00A553A6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Application of the laws of Kirchhoff. </w:t>
      </w:r>
    </w:p>
    <w:p w:rsidR="00A553A6" w:rsidRPr="0079040E" w:rsidRDefault="00A553A6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Methods of calculation of  electrical circuits.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Problems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Calculating voltages, currents and powers in electrical circuits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Literature</w:t>
      </w:r>
    </w:p>
    <w:p w:rsidR="00A553A6" w:rsidRPr="0079040E" w:rsidRDefault="00A553A6" w:rsidP="0079040E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Main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1.</w:t>
      </w:r>
      <w:r w:rsidRPr="0079040E">
        <w:rPr>
          <w:rFonts w:ascii="Times New Roman" w:hAnsi="Times New Roman" w:cs="Times New Roman"/>
          <w:sz w:val="28"/>
          <w:szCs w:val="28"/>
        </w:rPr>
        <w:tab/>
        <w:t>Ibrayev, A. T. Theoretical Basics of Electrical Engineering  : textbook / A. T. Ibrayev. - Almaty : , 2016. - 299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2.</w:t>
      </w:r>
      <w:r w:rsidRPr="0079040E">
        <w:rPr>
          <w:rFonts w:ascii="Times New Roman" w:hAnsi="Times New Roman" w:cs="Times New Roman"/>
          <w:sz w:val="28"/>
          <w:szCs w:val="28"/>
        </w:rPr>
        <w:tab/>
        <w:t>Williams Barry W. Principles and Elements of Power Electronics.Devices, Drivers, Applications, and Passive Components O’Reilly, 2014 1432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3.</w:t>
      </w:r>
      <w:r w:rsidRPr="0079040E">
        <w:rPr>
          <w:rFonts w:ascii="Times New Roman" w:hAnsi="Times New Roman" w:cs="Times New Roman"/>
          <w:sz w:val="28"/>
          <w:szCs w:val="28"/>
        </w:rPr>
        <w:tab/>
        <w:t xml:space="preserve">Glendinning, Eeic H. Oxford English for Electrical and Mechanical Engineering : / E. Glendinning, N. Glendinning. - Oxford : Oxford University Press, 2001. - 190 p. 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4.</w:t>
      </w:r>
      <w:r w:rsidRPr="0079040E">
        <w:rPr>
          <w:rFonts w:ascii="Times New Roman" w:hAnsi="Times New Roman" w:cs="Times New Roman"/>
          <w:sz w:val="28"/>
          <w:szCs w:val="28"/>
        </w:rPr>
        <w:tab/>
        <w:t>Weidauer, J. Electrical Drives: Principles, Planning, Applications, Solutions  J. Weidauer, R. Messer. - Erlangen :Publicis Publishing, 2014. - 397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5.</w:t>
      </w:r>
      <w:r w:rsidRPr="0079040E">
        <w:rPr>
          <w:rFonts w:ascii="Times New Roman" w:hAnsi="Times New Roman" w:cs="Times New Roman"/>
          <w:sz w:val="28"/>
          <w:szCs w:val="28"/>
        </w:rPr>
        <w:tab/>
        <w:t xml:space="preserve">Қазақтілітерминдерініңсалалықғылымитүсіндірмесөздігі :Электроника, радиотехникабайланыс   - Алматы : Мектеп, 2007. - 232 б. </w:t>
      </w:r>
    </w:p>
    <w:p w:rsidR="00A553A6" w:rsidRPr="0079040E" w:rsidRDefault="00A553A6" w:rsidP="0079040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М. С. Тясто Современный русско-английский словарь по радиоэлектронике  - Ростов н/Д : Феникс, 2009. - 377 с.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9040E">
        <w:rPr>
          <w:rFonts w:ascii="Times New Roman" w:hAnsi="Times New Roman" w:cs="Times New Roman"/>
          <w:b/>
          <w:sz w:val="28"/>
          <w:szCs w:val="28"/>
        </w:rPr>
        <w:t>Supplementary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1.</w:t>
      </w:r>
      <w:r w:rsidRPr="0079040E">
        <w:rPr>
          <w:rFonts w:ascii="Times New Roman" w:hAnsi="Times New Roman" w:cs="Times New Roman"/>
          <w:sz w:val="28"/>
          <w:szCs w:val="28"/>
        </w:rPr>
        <w:tab/>
        <w:t>R. Jablonski, T. Brezina. Advanced Mechatronics Solutios . Vol. 393  - Switzerland : Springer, 2016. - 668 p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2.</w:t>
      </w:r>
      <w:r w:rsidRPr="0079040E">
        <w:rPr>
          <w:rFonts w:ascii="Times New Roman" w:hAnsi="Times New Roman" w:cs="Times New Roman"/>
          <w:sz w:val="28"/>
          <w:szCs w:val="28"/>
        </w:rPr>
        <w:tab/>
        <w:t>K. Reif. Automotive Mechatronics. Automotive Networking, Driving Stability Systems, Electronics - Wiesbaden : Springer Vieweg, 2015. - 538 p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3.</w:t>
      </w:r>
      <w:r w:rsidRPr="0079040E">
        <w:rPr>
          <w:rFonts w:ascii="Times New Roman" w:hAnsi="Times New Roman" w:cs="Times New Roman"/>
          <w:sz w:val="28"/>
          <w:szCs w:val="28"/>
        </w:rPr>
        <w:tab/>
        <w:t>Zaman, N.  Automotive Electronics Design Fundamentals  - New York : Springer International Publishing Switzerland, 2015. - 262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Нефедов, В. И. Основы радиоэлектроники и связи М. : Высшая школа, 2002. - 510 с.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5.</w:t>
      </w:r>
      <w:r w:rsidRPr="0079040E">
        <w:rPr>
          <w:rFonts w:ascii="Times New Roman" w:hAnsi="Times New Roman" w:cs="Times New Roman"/>
          <w:sz w:val="28"/>
          <w:szCs w:val="28"/>
        </w:rPr>
        <w:tab/>
        <w:t>Жұрынтаев, Ж. З.  Сұлбатехника . - Алматы :ҚазҰТУ : Дәуір, 2011. - 288 б.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 xml:space="preserve">Topic </w:t>
      </w:r>
      <w:r w:rsidRPr="0079040E">
        <w:rPr>
          <w:rFonts w:ascii="Times New Roman" w:hAnsi="Times New Roman" w:cs="Times New Roman"/>
          <w:sz w:val="28"/>
          <w:szCs w:val="28"/>
        </w:rPr>
        <w:t>3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Electrical circuits of sinusoidal current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Aim of the lesson: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To study the main concepts of AC circuits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Questions:</w:t>
      </w:r>
    </w:p>
    <w:p w:rsidR="00A553A6" w:rsidRPr="0079040E" w:rsidRDefault="00A553A6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Representation of sinusoidal quantities in the form of functions and time graphs, also on the complex plane. </w:t>
      </w:r>
    </w:p>
    <w:p w:rsidR="00A553A6" w:rsidRPr="0079040E" w:rsidRDefault="00A553A6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The principle of the action of the simplest generator of a sinusoidal current. </w:t>
      </w:r>
    </w:p>
    <w:p w:rsidR="00A553A6" w:rsidRPr="0079040E" w:rsidRDefault="00A553A6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The basic concepts and definitions of sinusoidal current</w:t>
      </w:r>
    </w:p>
    <w:p w:rsidR="00A553A6" w:rsidRPr="0079040E" w:rsidRDefault="00A553A6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Instant, amplitude, average and actual values, period, frequency, initial phase. </w:t>
      </w:r>
    </w:p>
    <w:p w:rsidR="00A553A6" w:rsidRPr="0079040E" w:rsidRDefault="00A553A6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Representation of sinusoidal quantities in the form of functions and time graphs, also on the complex plane. 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Problems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Calculating the RMS values of different signals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Literature</w:t>
      </w:r>
    </w:p>
    <w:p w:rsidR="00A553A6" w:rsidRPr="0079040E" w:rsidRDefault="00A553A6" w:rsidP="0079040E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Main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1.</w:t>
      </w:r>
      <w:r w:rsidRPr="0079040E">
        <w:rPr>
          <w:rFonts w:ascii="Times New Roman" w:hAnsi="Times New Roman" w:cs="Times New Roman"/>
          <w:sz w:val="28"/>
          <w:szCs w:val="28"/>
        </w:rPr>
        <w:tab/>
        <w:t>Ibrayev, A. T. Theoretical Basics of Electrical Engineering  : textbook / A. T. Ibrayev. - Almaty : , 2016. - 299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2.</w:t>
      </w:r>
      <w:r w:rsidRPr="0079040E">
        <w:rPr>
          <w:rFonts w:ascii="Times New Roman" w:hAnsi="Times New Roman" w:cs="Times New Roman"/>
          <w:sz w:val="28"/>
          <w:szCs w:val="28"/>
        </w:rPr>
        <w:tab/>
        <w:t>Williams Barry W. Principles and Elements of Power Electronics.Devices, Drivers, Applications, and Passive Components O’Reilly, 2014 1432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3.</w:t>
      </w:r>
      <w:r w:rsidRPr="0079040E">
        <w:rPr>
          <w:rFonts w:ascii="Times New Roman" w:hAnsi="Times New Roman" w:cs="Times New Roman"/>
          <w:sz w:val="28"/>
          <w:szCs w:val="28"/>
        </w:rPr>
        <w:tab/>
        <w:t xml:space="preserve">Glendinning, Eeic H. Oxford English for Electrical and Mechanical Engineering : / E. Glendinning, N. Glendinning. - Oxford : Oxford University Press, 2001. - 190 p. 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4.</w:t>
      </w:r>
      <w:r w:rsidRPr="0079040E">
        <w:rPr>
          <w:rFonts w:ascii="Times New Roman" w:hAnsi="Times New Roman" w:cs="Times New Roman"/>
          <w:sz w:val="28"/>
          <w:szCs w:val="28"/>
        </w:rPr>
        <w:tab/>
        <w:t>Weidauer, J. Electrical Drives: Principles, Planning, Applications, Solutions  J. Weidauer, R. Messer. - Erlangen :Publicis Publishing, 2014. - 397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5.</w:t>
      </w:r>
      <w:r w:rsidRPr="0079040E">
        <w:rPr>
          <w:rFonts w:ascii="Times New Roman" w:hAnsi="Times New Roman" w:cs="Times New Roman"/>
          <w:sz w:val="28"/>
          <w:szCs w:val="28"/>
        </w:rPr>
        <w:tab/>
        <w:t xml:space="preserve">Қазақтілітерминдерініңсалалықғылымитүсіндірмесөздігі :Электроника, радиотехникабайланыс   - Алматы : Мектеп, 2007. - 232 б. </w:t>
      </w:r>
    </w:p>
    <w:p w:rsidR="00A553A6" w:rsidRPr="0079040E" w:rsidRDefault="00A553A6" w:rsidP="0079040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М. С. Тясто Современный русско-английский словарь по радиоэлектронике  - Ростов н/Д : Феникс, 2009. - 377 с.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9040E">
        <w:rPr>
          <w:rFonts w:ascii="Times New Roman" w:hAnsi="Times New Roman" w:cs="Times New Roman"/>
          <w:b/>
          <w:sz w:val="28"/>
          <w:szCs w:val="28"/>
        </w:rPr>
        <w:t>Supplementary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1.</w:t>
      </w:r>
      <w:r w:rsidRPr="0079040E">
        <w:rPr>
          <w:rFonts w:ascii="Times New Roman" w:hAnsi="Times New Roman" w:cs="Times New Roman"/>
          <w:sz w:val="28"/>
          <w:szCs w:val="28"/>
        </w:rPr>
        <w:tab/>
        <w:t>R. Jablonski, T. Brezina. Advanced Mechatronics Solutios . Vol. 393  - Switzerland : Springer, 2016. - 668 p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2.</w:t>
      </w:r>
      <w:r w:rsidRPr="0079040E">
        <w:rPr>
          <w:rFonts w:ascii="Times New Roman" w:hAnsi="Times New Roman" w:cs="Times New Roman"/>
          <w:sz w:val="28"/>
          <w:szCs w:val="28"/>
        </w:rPr>
        <w:tab/>
        <w:t>K. Reif. Automotive Mechatronics. Automotive Networking, Driving Stability Systems, Electronics - Wiesbaden : Springer Vieweg, 2015. - 538 p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3.</w:t>
      </w:r>
      <w:r w:rsidRPr="0079040E">
        <w:rPr>
          <w:rFonts w:ascii="Times New Roman" w:hAnsi="Times New Roman" w:cs="Times New Roman"/>
          <w:sz w:val="28"/>
          <w:szCs w:val="28"/>
        </w:rPr>
        <w:tab/>
        <w:t>Zaman, N.  Automotive Electronics Design Fundamentals  - New York : Springer International Publishing Switzerland, 2015. - 262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Нефедов, В. И. Основы радиоэлектроники и связи М. : Высшая школа, 2002. - 510 с.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Жұрынтаев, Ж. З.  Сұлбатехника . - Алматы : ҚазҰТУ : Дәуір, 2011. - 288 б.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 xml:space="preserve">Topic </w:t>
      </w:r>
      <w:r w:rsidRPr="0079040E">
        <w:rPr>
          <w:rFonts w:ascii="Times New Roman" w:hAnsi="Times New Roman" w:cs="Times New Roman"/>
          <w:sz w:val="28"/>
          <w:szCs w:val="28"/>
        </w:rPr>
        <w:t>4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The main elements of the AC circuit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Aim of the lesson: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To study the properties of main AC circuits elemetts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Questions:</w:t>
      </w:r>
    </w:p>
    <w:p w:rsidR="00A553A6" w:rsidRPr="0079040E" w:rsidRDefault="00A553A6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Resistor, inductor, capacitor in the sinusoidal current circuit. </w:t>
      </w:r>
    </w:p>
    <w:p w:rsidR="00A553A6" w:rsidRPr="0079040E" w:rsidRDefault="00A553A6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The laws of Ohm and Kirchhoff for sinusoidal current circuits. </w:t>
      </w:r>
    </w:p>
    <w:p w:rsidR="00A553A6" w:rsidRPr="0079040E" w:rsidRDefault="00A553A6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Serial and parallel connection of a resistor, inductor, capacitor. </w:t>
      </w:r>
    </w:p>
    <w:p w:rsidR="00A553A6" w:rsidRPr="0079040E" w:rsidRDefault="00A553A6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Equation of electrical state. 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Problems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Calculating impedances of simple AC circuits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Literature</w:t>
      </w:r>
    </w:p>
    <w:p w:rsidR="00A553A6" w:rsidRPr="0079040E" w:rsidRDefault="00A553A6" w:rsidP="0079040E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Main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1.</w:t>
      </w:r>
      <w:r w:rsidRPr="0079040E">
        <w:rPr>
          <w:rFonts w:ascii="Times New Roman" w:hAnsi="Times New Roman" w:cs="Times New Roman"/>
          <w:sz w:val="28"/>
          <w:szCs w:val="28"/>
        </w:rPr>
        <w:tab/>
        <w:t>Ibrayev, A. T. Theoretical Basics of Electrical Engineering  : textbook / A. T. Ibrayev. - Almaty : , 2016. - 299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2.</w:t>
      </w:r>
      <w:r w:rsidRPr="0079040E">
        <w:rPr>
          <w:rFonts w:ascii="Times New Roman" w:hAnsi="Times New Roman" w:cs="Times New Roman"/>
          <w:sz w:val="28"/>
          <w:szCs w:val="28"/>
        </w:rPr>
        <w:tab/>
        <w:t>Williams Barry W. Principles and Elements of Power Electronics.Devices, Drivers, Applications, and Passive Components O’Reilly, 2014 1432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3.</w:t>
      </w:r>
      <w:r w:rsidRPr="0079040E">
        <w:rPr>
          <w:rFonts w:ascii="Times New Roman" w:hAnsi="Times New Roman" w:cs="Times New Roman"/>
          <w:sz w:val="28"/>
          <w:szCs w:val="28"/>
        </w:rPr>
        <w:tab/>
        <w:t xml:space="preserve">Glendinning, Eeic H. Oxford English for Electrical and Mechanical Engineering : / E. Glendinning, N. Glendinning. - Oxford : Oxford University Press, 2001. - 190 p. 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4.</w:t>
      </w:r>
      <w:r w:rsidRPr="0079040E">
        <w:rPr>
          <w:rFonts w:ascii="Times New Roman" w:hAnsi="Times New Roman" w:cs="Times New Roman"/>
          <w:sz w:val="28"/>
          <w:szCs w:val="28"/>
        </w:rPr>
        <w:tab/>
        <w:t>Weidauer, J. Electrical Drives: Principles, Planning, Applications, Solutions  J. Weidauer, R. Messer. - Erlangen :Publicis Publishing, 2014. - 397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5.</w:t>
      </w:r>
      <w:r w:rsidRPr="0079040E">
        <w:rPr>
          <w:rFonts w:ascii="Times New Roman" w:hAnsi="Times New Roman" w:cs="Times New Roman"/>
          <w:sz w:val="28"/>
          <w:szCs w:val="28"/>
        </w:rPr>
        <w:tab/>
        <w:t xml:space="preserve">Қазақтілітерминдерініңсалалықғылымитүсіндірмесөздігі :Электроника, радиотехникабайланыс   - Алматы : Мектеп, 2007. - 232 б. </w:t>
      </w:r>
    </w:p>
    <w:p w:rsidR="00A553A6" w:rsidRPr="0079040E" w:rsidRDefault="00A553A6" w:rsidP="0079040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М. С. Тясто Современный русско-английский словарь по радиоэлектронике  - Ростов н/Д : Феникс, 2009. - 377 с.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9040E">
        <w:rPr>
          <w:rFonts w:ascii="Times New Roman" w:hAnsi="Times New Roman" w:cs="Times New Roman"/>
          <w:b/>
          <w:sz w:val="28"/>
          <w:szCs w:val="28"/>
        </w:rPr>
        <w:t>Supplementary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1.</w:t>
      </w:r>
      <w:r w:rsidRPr="0079040E">
        <w:rPr>
          <w:rFonts w:ascii="Times New Roman" w:hAnsi="Times New Roman" w:cs="Times New Roman"/>
          <w:sz w:val="28"/>
          <w:szCs w:val="28"/>
        </w:rPr>
        <w:tab/>
        <w:t>R. Jablonski, T. Brezina. Advanced Mechatronics Solutios . Vol. 393  - Switzerland : Springer, 2016. - 668 p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2.</w:t>
      </w:r>
      <w:r w:rsidRPr="0079040E">
        <w:rPr>
          <w:rFonts w:ascii="Times New Roman" w:hAnsi="Times New Roman" w:cs="Times New Roman"/>
          <w:sz w:val="28"/>
          <w:szCs w:val="28"/>
        </w:rPr>
        <w:tab/>
        <w:t>K. Reif. Automotive Mechatronics. Automotive Networking, Driving Stability Systems, Electronics - Wiesbaden : Springer Vieweg, 2015. - 538 p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3.</w:t>
      </w:r>
      <w:r w:rsidRPr="0079040E">
        <w:rPr>
          <w:rFonts w:ascii="Times New Roman" w:hAnsi="Times New Roman" w:cs="Times New Roman"/>
          <w:sz w:val="28"/>
          <w:szCs w:val="28"/>
        </w:rPr>
        <w:tab/>
        <w:t>Zaman, N.  Automotive Electronics Design Fundamentals  - New York : Springer International Publishing Switzerland, 2015. - 262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Нефедов, В. И. Основы радиоэлектроники и связи М. : Высшая школа, 2002. - 510 с.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Жұрынтаев, Ж. З.  Сұлбатехника . - Алматы : ҚазҰТУ : Дәуір, 2011. - 288 б.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 xml:space="preserve">Topic </w:t>
      </w:r>
      <w:r w:rsidRPr="0079040E">
        <w:rPr>
          <w:rFonts w:ascii="Times New Roman" w:hAnsi="Times New Roman" w:cs="Times New Roman"/>
          <w:sz w:val="28"/>
          <w:szCs w:val="28"/>
        </w:rPr>
        <w:t>5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Vector diagrams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Aim of the lesson: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To learn how to analyze AC circuits using vector diagrams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Questions:</w:t>
      </w:r>
    </w:p>
    <w:p w:rsidR="00A553A6" w:rsidRPr="0079040E" w:rsidRDefault="00A553A6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Triangle of voltages, resistances and capacities. </w:t>
      </w:r>
    </w:p>
    <w:p w:rsidR="00A553A6" w:rsidRPr="0079040E" w:rsidRDefault="00A553A6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The voltage resonance, its conditions and practical significance. </w:t>
      </w:r>
    </w:p>
    <w:p w:rsidR="00A553A6" w:rsidRPr="0079040E" w:rsidRDefault="00A553A6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Symbolic method of calculation of alternating current circuits. 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Problems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Calculating the resonance equations for different circuits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Literature</w:t>
      </w:r>
    </w:p>
    <w:p w:rsidR="00A553A6" w:rsidRPr="0079040E" w:rsidRDefault="00A553A6" w:rsidP="0079040E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Main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1.</w:t>
      </w:r>
      <w:r w:rsidRPr="0079040E">
        <w:rPr>
          <w:rFonts w:ascii="Times New Roman" w:hAnsi="Times New Roman" w:cs="Times New Roman"/>
          <w:sz w:val="28"/>
          <w:szCs w:val="28"/>
        </w:rPr>
        <w:tab/>
        <w:t>Ibrayev, A. T. Theoretical Basics of Electrical Engineering  : textbook / A. T. Ibrayev. - Almaty : , 2016. - 299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2.</w:t>
      </w:r>
      <w:r w:rsidRPr="0079040E">
        <w:rPr>
          <w:rFonts w:ascii="Times New Roman" w:hAnsi="Times New Roman" w:cs="Times New Roman"/>
          <w:sz w:val="28"/>
          <w:szCs w:val="28"/>
        </w:rPr>
        <w:tab/>
        <w:t>Williams Barry W. Principles and Elements of Power Electronics.Devices, Drivers, Applications, and Passive Components O’Reilly, 2014 1432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3.</w:t>
      </w:r>
      <w:r w:rsidRPr="0079040E">
        <w:rPr>
          <w:rFonts w:ascii="Times New Roman" w:hAnsi="Times New Roman" w:cs="Times New Roman"/>
          <w:sz w:val="28"/>
          <w:szCs w:val="28"/>
        </w:rPr>
        <w:tab/>
        <w:t xml:space="preserve">Glendinning, Eeic H. Oxford English for Electrical and Mechanical Engineering : / E. Glendinning, N. Glendinning. - Oxford : Oxford University Press, 2001. - 190 p. 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4.</w:t>
      </w:r>
      <w:r w:rsidRPr="0079040E">
        <w:rPr>
          <w:rFonts w:ascii="Times New Roman" w:hAnsi="Times New Roman" w:cs="Times New Roman"/>
          <w:sz w:val="28"/>
          <w:szCs w:val="28"/>
        </w:rPr>
        <w:tab/>
        <w:t>Weidauer, J. Electrical Drives: Principles, Planning, Applications, Solutions  J. Weidauer, R. Messer. - Erlangen :Publicis Publishing, 2014. - 397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5.</w:t>
      </w:r>
      <w:r w:rsidRPr="0079040E">
        <w:rPr>
          <w:rFonts w:ascii="Times New Roman" w:hAnsi="Times New Roman" w:cs="Times New Roman"/>
          <w:sz w:val="28"/>
          <w:szCs w:val="28"/>
        </w:rPr>
        <w:tab/>
        <w:t xml:space="preserve">Қазақтілітерминдерініңсалалықғылымитүсіндірмесөздігі :Электроника, радиотехникабайланыс   - Алматы : Мектеп, 2007. - 232 б. </w:t>
      </w:r>
    </w:p>
    <w:p w:rsidR="00A553A6" w:rsidRPr="0079040E" w:rsidRDefault="00A553A6" w:rsidP="0079040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М. С. Тясто Современный русско-английский словарь по радиоэлектронике  - Ростов н/Д : Феникс, 2009. - 377 с.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9040E">
        <w:rPr>
          <w:rFonts w:ascii="Times New Roman" w:hAnsi="Times New Roman" w:cs="Times New Roman"/>
          <w:b/>
          <w:sz w:val="28"/>
          <w:szCs w:val="28"/>
        </w:rPr>
        <w:t>Supplementary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1.</w:t>
      </w:r>
      <w:r w:rsidRPr="0079040E">
        <w:rPr>
          <w:rFonts w:ascii="Times New Roman" w:hAnsi="Times New Roman" w:cs="Times New Roman"/>
          <w:sz w:val="28"/>
          <w:szCs w:val="28"/>
        </w:rPr>
        <w:tab/>
        <w:t>R. Jablonski, T. Brezina. Advanced Mechatronics Solutios . Vol. 393  - Switzerland : Springer, 2016. - 668 p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2.</w:t>
      </w:r>
      <w:r w:rsidRPr="0079040E">
        <w:rPr>
          <w:rFonts w:ascii="Times New Roman" w:hAnsi="Times New Roman" w:cs="Times New Roman"/>
          <w:sz w:val="28"/>
          <w:szCs w:val="28"/>
        </w:rPr>
        <w:tab/>
        <w:t>K. Reif. Automotive Mechatronics. Automotive Networking, Driving Stability Systems, Electronics - Wiesbaden : Springer Vieweg, 2015. - 538 p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3.</w:t>
      </w:r>
      <w:r w:rsidRPr="0079040E">
        <w:rPr>
          <w:rFonts w:ascii="Times New Roman" w:hAnsi="Times New Roman" w:cs="Times New Roman"/>
          <w:sz w:val="28"/>
          <w:szCs w:val="28"/>
        </w:rPr>
        <w:tab/>
        <w:t>Zaman, N.  Automotive Electronics Design Fundamentals  - New York : Springer International Publishing Switzerland, 2015. - 262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Нефедов, В. И. Основы радиоэлектроники и связи М. : Высшая школа, 2002. - 510 с.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Жұрынтаев, Ж. З.  Сұлбатехника . - Алматы : ҚазҰТУ : Дәуір, 2011. - 288 б.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 xml:space="preserve">Topic </w:t>
      </w:r>
      <w:r w:rsidRPr="0079040E">
        <w:rPr>
          <w:rFonts w:ascii="Times New Roman" w:hAnsi="Times New Roman" w:cs="Times New Roman"/>
          <w:sz w:val="28"/>
          <w:szCs w:val="28"/>
        </w:rPr>
        <w:t>6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Three-phase electrical circuits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Aim of the lesson: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To study the main concepts of three-phase AC circuits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Questions:</w:t>
      </w:r>
    </w:p>
    <w:p w:rsidR="00A553A6" w:rsidRPr="0079040E" w:rsidRDefault="00A553A6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Three-phase generator. </w:t>
      </w:r>
    </w:p>
    <w:p w:rsidR="00A553A6" w:rsidRPr="0079040E" w:rsidRDefault="00A553A6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Different schemes of connections of receivers of electrical energy in three-phase circuits. </w:t>
      </w:r>
    </w:p>
    <w:p w:rsidR="00A553A6" w:rsidRPr="0079040E" w:rsidRDefault="00A553A6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Symmetrical mode of operation of a three-phase circuit. </w:t>
      </w:r>
    </w:p>
    <w:p w:rsidR="00A553A6" w:rsidRPr="0079040E" w:rsidRDefault="00A553A6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Relations between phase and linear currents and voltages. </w:t>
      </w:r>
    </w:p>
    <w:p w:rsidR="00A553A6" w:rsidRPr="0079040E" w:rsidRDefault="00A553A6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Power in three-phase circuit. </w:t>
      </w:r>
    </w:p>
    <w:p w:rsidR="00A553A6" w:rsidRPr="0079040E" w:rsidRDefault="00A553A6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Unbalanced mode of operation of a three-phase circuit. </w:t>
      </w:r>
    </w:p>
    <w:p w:rsidR="00A553A6" w:rsidRPr="0079040E" w:rsidRDefault="00A553A6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Vector and topographic diagrams.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Problems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Drawing vector diagrams for three-phase circuits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Literature</w:t>
      </w:r>
    </w:p>
    <w:p w:rsidR="00A553A6" w:rsidRPr="0079040E" w:rsidRDefault="00A553A6" w:rsidP="0079040E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Main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1.</w:t>
      </w:r>
      <w:r w:rsidRPr="0079040E">
        <w:rPr>
          <w:rFonts w:ascii="Times New Roman" w:hAnsi="Times New Roman" w:cs="Times New Roman"/>
          <w:sz w:val="28"/>
          <w:szCs w:val="28"/>
        </w:rPr>
        <w:tab/>
        <w:t>Ibrayev, A. T. Theoretical Basics of Electrical Engineering  : textbook / A. T. Ibrayev. - Almaty : , 2016. - 299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2.</w:t>
      </w:r>
      <w:r w:rsidRPr="0079040E">
        <w:rPr>
          <w:rFonts w:ascii="Times New Roman" w:hAnsi="Times New Roman" w:cs="Times New Roman"/>
          <w:sz w:val="28"/>
          <w:szCs w:val="28"/>
        </w:rPr>
        <w:tab/>
        <w:t>Williams Barry W. Principles and Elements of Power Electronics.Devices, Drivers, Applications, and Passive Components O’Reilly, 2014 1432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3.</w:t>
      </w:r>
      <w:r w:rsidRPr="0079040E">
        <w:rPr>
          <w:rFonts w:ascii="Times New Roman" w:hAnsi="Times New Roman" w:cs="Times New Roman"/>
          <w:sz w:val="28"/>
          <w:szCs w:val="28"/>
        </w:rPr>
        <w:tab/>
        <w:t xml:space="preserve">Glendinning, Eeic H. Oxford English for Electrical and Mechanical Engineering : / E. Glendinning, N. Glendinning. - Oxford : Oxford University Press, 2001. - 190 p. 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4.</w:t>
      </w:r>
      <w:r w:rsidRPr="0079040E">
        <w:rPr>
          <w:rFonts w:ascii="Times New Roman" w:hAnsi="Times New Roman" w:cs="Times New Roman"/>
          <w:sz w:val="28"/>
          <w:szCs w:val="28"/>
        </w:rPr>
        <w:tab/>
        <w:t>Weidauer, J. Electrical Drives: Principles, Planning, Applications, Solutions  J. Weidauer, R. Messer. - Erlangen :Publicis Publishing, 2014. - 397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5.</w:t>
      </w:r>
      <w:r w:rsidRPr="0079040E">
        <w:rPr>
          <w:rFonts w:ascii="Times New Roman" w:hAnsi="Times New Roman" w:cs="Times New Roman"/>
          <w:sz w:val="28"/>
          <w:szCs w:val="28"/>
        </w:rPr>
        <w:tab/>
        <w:t xml:space="preserve">Қазақтілітерминдерініңсалалықғылымитүсіндірмесөздігі :Электроника, радиотехникабайланыс   - Алматы : Мектеп, 2007. - 232 б. </w:t>
      </w:r>
    </w:p>
    <w:p w:rsidR="00A553A6" w:rsidRPr="0079040E" w:rsidRDefault="00A553A6" w:rsidP="0079040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М. С. Тясто Современный русско-английский словарь по радиоэлектронике  - Ростов н/Д : Феникс, 2009. - 377 с.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9040E">
        <w:rPr>
          <w:rFonts w:ascii="Times New Roman" w:hAnsi="Times New Roman" w:cs="Times New Roman"/>
          <w:b/>
          <w:sz w:val="28"/>
          <w:szCs w:val="28"/>
        </w:rPr>
        <w:t>Supplementary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1.</w:t>
      </w:r>
      <w:r w:rsidRPr="0079040E">
        <w:rPr>
          <w:rFonts w:ascii="Times New Roman" w:hAnsi="Times New Roman" w:cs="Times New Roman"/>
          <w:sz w:val="28"/>
          <w:szCs w:val="28"/>
        </w:rPr>
        <w:tab/>
        <w:t>R. Jablonski, T. Brezina. Advanced Mechatronics Solutios . Vol. 393  - Switzerland : Springer, 2016. - 668 p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2.</w:t>
      </w:r>
      <w:r w:rsidRPr="0079040E">
        <w:rPr>
          <w:rFonts w:ascii="Times New Roman" w:hAnsi="Times New Roman" w:cs="Times New Roman"/>
          <w:sz w:val="28"/>
          <w:szCs w:val="28"/>
        </w:rPr>
        <w:tab/>
        <w:t>K. Reif. Automotive Mechatronics. Automotive Networking, Driving Stability Systems, Electronics - Wiesbaden : Springer Vieweg, 2015. - 538 p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3.</w:t>
      </w:r>
      <w:r w:rsidRPr="0079040E">
        <w:rPr>
          <w:rFonts w:ascii="Times New Roman" w:hAnsi="Times New Roman" w:cs="Times New Roman"/>
          <w:sz w:val="28"/>
          <w:szCs w:val="28"/>
        </w:rPr>
        <w:tab/>
        <w:t>Zaman, N.  Automotive Electronics Design Fundamentals  - New York : Springer International Publishing Switzerland, 2015. - 262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Нефедов, В. И. Основы радиоэлектроники и связи М. : Высшая школа, 2002. - 510 с.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Жұрынтаев, Ж. З.  Сұлбатехника . - Алматы : ҚазҰТУ : Дәуір, 2011. - 288 б.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 xml:space="preserve">Topic </w:t>
      </w:r>
      <w:r w:rsidRPr="0079040E">
        <w:rPr>
          <w:rFonts w:ascii="Times New Roman" w:hAnsi="Times New Roman" w:cs="Times New Roman"/>
          <w:sz w:val="28"/>
          <w:szCs w:val="28"/>
        </w:rPr>
        <w:t>7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Equations of electric state of transformer.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Aim of the lesson: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To study the principles of operation of a transformer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Questions:</w:t>
      </w:r>
    </w:p>
    <w:p w:rsidR="00A553A6" w:rsidRPr="0079040E" w:rsidRDefault="00A553A6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Purpose, structure, principle of operation and application of a single-phase transformer. </w:t>
      </w:r>
    </w:p>
    <w:p w:rsidR="00A553A6" w:rsidRPr="0079040E" w:rsidRDefault="00A553A6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Equations of electric state of transformer. </w:t>
      </w:r>
    </w:p>
    <w:p w:rsidR="00A553A6" w:rsidRPr="0079040E" w:rsidRDefault="00A553A6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Short-circuit and idle mode of a transformer. </w:t>
      </w:r>
    </w:p>
    <w:p w:rsidR="00A553A6" w:rsidRPr="0079040E" w:rsidRDefault="00A553A6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Load mode. </w:t>
      </w:r>
    </w:p>
    <w:p w:rsidR="00A553A6" w:rsidRPr="0079040E" w:rsidRDefault="00A553A6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Autotransformers. 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Problems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Calculating the main electric quantities of a transformer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Literature</w:t>
      </w:r>
    </w:p>
    <w:p w:rsidR="00A553A6" w:rsidRPr="0079040E" w:rsidRDefault="00A553A6" w:rsidP="0079040E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Main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1.</w:t>
      </w:r>
      <w:r w:rsidRPr="0079040E">
        <w:rPr>
          <w:rFonts w:ascii="Times New Roman" w:hAnsi="Times New Roman" w:cs="Times New Roman"/>
          <w:sz w:val="28"/>
          <w:szCs w:val="28"/>
        </w:rPr>
        <w:tab/>
        <w:t>Ibrayev, A. T. Theoretical Basics of Electrical Engineering  : textbook / A. T. Ibrayev. - Almaty : , 2016. - 299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2.</w:t>
      </w:r>
      <w:r w:rsidRPr="0079040E">
        <w:rPr>
          <w:rFonts w:ascii="Times New Roman" w:hAnsi="Times New Roman" w:cs="Times New Roman"/>
          <w:sz w:val="28"/>
          <w:szCs w:val="28"/>
        </w:rPr>
        <w:tab/>
        <w:t>Williams Barry W. Principles and Elements of Power Electronics.Devices, Drivers, Applications, and Passive Components O’Reilly, 2014 1432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3.</w:t>
      </w:r>
      <w:r w:rsidRPr="0079040E">
        <w:rPr>
          <w:rFonts w:ascii="Times New Roman" w:hAnsi="Times New Roman" w:cs="Times New Roman"/>
          <w:sz w:val="28"/>
          <w:szCs w:val="28"/>
        </w:rPr>
        <w:tab/>
        <w:t xml:space="preserve">Glendinning, Eeic H. Oxford English for Electrical and Mechanical Engineering : / E. Glendinning, N. Glendinning. - Oxford : Oxford University Press, 2001. - 190 p. 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4.</w:t>
      </w:r>
      <w:r w:rsidRPr="0079040E">
        <w:rPr>
          <w:rFonts w:ascii="Times New Roman" w:hAnsi="Times New Roman" w:cs="Times New Roman"/>
          <w:sz w:val="28"/>
          <w:szCs w:val="28"/>
        </w:rPr>
        <w:tab/>
        <w:t>Weidauer, J. Electrical Drives: Principles, Planning, Applications, Solutions  J. Weidauer, R. Messer. - Erlangen :Publicis Publishing, 2014. - 397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5.</w:t>
      </w:r>
      <w:r w:rsidRPr="0079040E">
        <w:rPr>
          <w:rFonts w:ascii="Times New Roman" w:hAnsi="Times New Roman" w:cs="Times New Roman"/>
          <w:sz w:val="28"/>
          <w:szCs w:val="28"/>
        </w:rPr>
        <w:tab/>
        <w:t xml:space="preserve">Қазақтілітерминдерініңсалалықғылымитүсіндірмесөздігі :Электроника, радиотехникабайланыс   - Алматы : Мектеп, 2007. - 232 б. </w:t>
      </w:r>
    </w:p>
    <w:p w:rsidR="00A553A6" w:rsidRPr="0079040E" w:rsidRDefault="00A553A6" w:rsidP="0079040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М. С. Тясто Современный русско-английский словарь по радиоэлектронике  - Ростов н/Д : Феникс, 2009. - 377 с.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9040E">
        <w:rPr>
          <w:rFonts w:ascii="Times New Roman" w:hAnsi="Times New Roman" w:cs="Times New Roman"/>
          <w:b/>
          <w:sz w:val="28"/>
          <w:szCs w:val="28"/>
        </w:rPr>
        <w:t>Supplementary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1.</w:t>
      </w:r>
      <w:r w:rsidRPr="0079040E">
        <w:rPr>
          <w:rFonts w:ascii="Times New Roman" w:hAnsi="Times New Roman" w:cs="Times New Roman"/>
          <w:sz w:val="28"/>
          <w:szCs w:val="28"/>
        </w:rPr>
        <w:tab/>
        <w:t>R. Jablonski, T. Brezina. Advanced Mechatronics Solutios . Vol. 393  - Switzerland : Springer, 2016. - 668 p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2.</w:t>
      </w:r>
      <w:r w:rsidRPr="0079040E">
        <w:rPr>
          <w:rFonts w:ascii="Times New Roman" w:hAnsi="Times New Roman" w:cs="Times New Roman"/>
          <w:sz w:val="28"/>
          <w:szCs w:val="28"/>
        </w:rPr>
        <w:tab/>
        <w:t>K. Reif. Automotive Mechatronics. Automotive Networking, Driving Stability Systems, Electronics - Wiesbaden : Springer Vieweg, 2015. - 538 p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3.</w:t>
      </w:r>
      <w:r w:rsidRPr="0079040E">
        <w:rPr>
          <w:rFonts w:ascii="Times New Roman" w:hAnsi="Times New Roman" w:cs="Times New Roman"/>
          <w:sz w:val="28"/>
          <w:szCs w:val="28"/>
        </w:rPr>
        <w:tab/>
        <w:t>Zaman, N.  Automotive Electronics Design Fundamentals  - New York : Springer International Publishing Switzerland, 2015. - 262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Нефедов, В. И. Основы радиоэлектроники и связи М. : Высшая школа, 2002. - 510 с.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Жұрынтаев, Ж. З.  Сұлбатехника . - Алматы : ҚазҰТУ : Дәуір, 2011. - 288 б.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 xml:space="preserve">Topic </w:t>
      </w:r>
      <w:r w:rsidRPr="0079040E">
        <w:rPr>
          <w:rFonts w:ascii="Times New Roman" w:hAnsi="Times New Roman" w:cs="Times New Roman"/>
          <w:sz w:val="28"/>
          <w:szCs w:val="28"/>
        </w:rPr>
        <w:t>8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Electric machines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Aim of the lesson: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To learn main types and operation of electric motors and generators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Questions:</w:t>
      </w:r>
    </w:p>
    <w:p w:rsidR="00A553A6" w:rsidRPr="0079040E" w:rsidRDefault="00A553A6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Direct current machines. </w:t>
      </w:r>
    </w:p>
    <w:p w:rsidR="00A553A6" w:rsidRPr="0079040E" w:rsidRDefault="00A553A6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The structure and the operating principle of machines of direct current. </w:t>
      </w:r>
    </w:p>
    <w:p w:rsidR="00A553A6" w:rsidRPr="0079040E" w:rsidRDefault="00A553A6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The operation of DC machines in the generator and motor modes. </w:t>
      </w:r>
    </w:p>
    <w:p w:rsidR="00A553A6" w:rsidRPr="0079040E" w:rsidRDefault="00A553A6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The induction motor. </w:t>
      </w:r>
    </w:p>
    <w:p w:rsidR="00A553A6" w:rsidRPr="0079040E" w:rsidRDefault="00A553A6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The principle of operation of an induction motor, designation of structural elements. </w:t>
      </w:r>
    </w:p>
    <w:p w:rsidR="00A553A6" w:rsidRPr="0079040E" w:rsidRDefault="00A553A6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Short-circuited rotor motor. </w:t>
      </w:r>
    </w:p>
    <w:p w:rsidR="00A553A6" w:rsidRPr="0079040E" w:rsidRDefault="00A553A6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Starting of induction motors. </w:t>
      </w:r>
    </w:p>
    <w:p w:rsidR="00A553A6" w:rsidRPr="0079040E" w:rsidRDefault="00A553A6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Two-phase and single-phase motors. 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Problems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Calcutating the EMF of an AC generator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Literature</w:t>
      </w:r>
    </w:p>
    <w:p w:rsidR="00A553A6" w:rsidRPr="0079040E" w:rsidRDefault="00A553A6" w:rsidP="0079040E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Main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1.</w:t>
      </w:r>
      <w:r w:rsidRPr="0079040E">
        <w:rPr>
          <w:rFonts w:ascii="Times New Roman" w:hAnsi="Times New Roman" w:cs="Times New Roman"/>
          <w:sz w:val="28"/>
          <w:szCs w:val="28"/>
        </w:rPr>
        <w:tab/>
        <w:t>Ibrayev, A. T. Theoretical Basics of Electrical Engineering  : textbook / A. T. Ibrayev. - Almaty : , 2016. - 299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2.</w:t>
      </w:r>
      <w:r w:rsidRPr="0079040E">
        <w:rPr>
          <w:rFonts w:ascii="Times New Roman" w:hAnsi="Times New Roman" w:cs="Times New Roman"/>
          <w:sz w:val="28"/>
          <w:szCs w:val="28"/>
        </w:rPr>
        <w:tab/>
        <w:t>Williams Barry W. Principles and Elements of Power Electronics.Devices, Drivers, Applications, and Passive Components O’Reilly, 2014 1432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3.</w:t>
      </w:r>
      <w:r w:rsidRPr="0079040E">
        <w:rPr>
          <w:rFonts w:ascii="Times New Roman" w:hAnsi="Times New Roman" w:cs="Times New Roman"/>
          <w:sz w:val="28"/>
          <w:szCs w:val="28"/>
        </w:rPr>
        <w:tab/>
        <w:t xml:space="preserve">Glendinning, Eeic H. Oxford English for Electrical and Mechanical Engineering : / E. Glendinning, N. Glendinning. - Oxford : Oxford University Press, 2001. - 190 p. 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4.</w:t>
      </w:r>
      <w:r w:rsidRPr="0079040E">
        <w:rPr>
          <w:rFonts w:ascii="Times New Roman" w:hAnsi="Times New Roman" w:cs="Times New Roman"/>
          <w:sz w:val="28"/>
          <w:szCs w:val="28"/>
        </w:rPr>
        <w:tab/>
        <w:t>Weidauer, J. Electrical Drives: Principles, Planning, Applications, Solutions  J. Weidauer, R. Messer. - Erlangen :Publicis Publishing, 2014. - 397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5.</w:t>
      </w:r>
      <w:r w:rsidRPr="0079040E">
        <w:rPr>
          <w:rFonts w:ascii="Times New Roman" w:hAnsi="Times New Roman" w:cs="Times New Roman"/>
          <w:sz w:val="28"/>
          <w:szCs w:val="28"/>
        </w:rPr>
        <w:tab/>
        <w:t xml:space="preserve">Қазақтілітерминдерініңсалалықғылымитүсіндірмесөздігі :Электроника, радиотехникабайланыс   - Алматы : Мектеп, 2007. - 232 б. </w:t>
      </w:r>
    </w:p>
    <w:p w:rsidR="00A553A6" w:rsidRPr="0079040E" w:rsidRDefault="00A553A6" w:rsidP="0079040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М. С. Тясто Современный русско-английский словарь по радиоэлектронике  - Ростов н/Д : Феникс, 2009. - 377 с.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9040E">
        <w:rPr>
          <w:rFonts w:ascii="Times New Roman" w:hAnsi="Times New Roman" w:cs="Times New Roman"/>
          <w:b/>
          <w:sz w:val="28"/>
          <w:szCs w:val="28"/>
        </w:rPr>
        <w:t>Supplementary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1.</w:t>
      </w:r>
      <w:r w:rsidRPr="0079040E">
        <w:rPr>
          <w:rFonts w:ascii="Times New Roman" w:hAnsi="Times New Roman" w:cs="Times New Roman"/>
          <w:sz w:val="28"/>
          <w:szCs w:val="28"/>
        </w:rPr>
        <w:tab/>
        <w:t>R. Jablonski, T. Brezina. Advanced Mechatronics Solutios . Vol. 393  - Switzerland : Springer, 2016. - 668 p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2.</w:t>
      </w:r>
      <w:r w:rsidRPr="0079040E">
        <w:rPr>
          <w:rFonts w:ascii="Times New Roman" w:hAnsi="Times New Roman" w:cs="Times New Roman"/>
          <w:sz w:val="28"/>
          <w:szCs w:val="28"/>
        </w:rPr>
        <w:tab/>
        <w:t>K. Reif. Automotive Mechatronics. Automotive Networking, Driving Stability Systems, Electronics - Wiesbaden : Springer Vieweg, 2015. - 538 p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3.</w:t>
      </w:r>
      <w:r w:rsidRPr="0079040E">
        <w:rPr>
          <w:rFonts w:ascii="Times New Roman" w:hAnsi="Times New Roman" w:cs="Times New Roman"/>
          <w:sz w:val="28"/>
          <w:szCs w:val="28"/>
        </w:rPr>
        <w:tab/>
        <w:t>Zaman, N.  Automotive Electronics Design Fundamentals  - New York : Springer International Publishing Switzerland, 2015. - 262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Нефедов, В. И. Основы радиоэлектроники и связи М. : Высшая школа, 2002. - 510 с.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Жұрынтаев, Ж. З.  Сұлбатехника . - Алматы : ҚазҰТУ : Дәуір, 2011. - 288 б.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 xml:space="preserve">Topic </w:t>
      </w:r>
      <w:r w:rsidRPr="0079040E">
        <w:rPr>
          <w:rFonts w:ascii="Times New Roman" w:hAnsi="Times New Roman" w:cs="Times New Roman"/>
          <w:sz w:val="28"/>
          <w:szCs w:val="28"/>
        </w:rPr>
        <w:t>9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Electrical measurements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Aim of the lesson: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To learn the main concepts of electrical measurements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Questions:</w:t>
      </w:r>
    </w:p>
    <w:p w:rsidR="00A553A6" w:rsidRPr="0079040E" w:rsidRDefault="00A553A6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The role and prospects for the development of electrical measurements. </w:t>
      </w:r>
    </w:p>
    <w:p w:rsidR="00A553A6" w:rsidRPr="0079040E" w:rsidRDefault="00A553A6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Measuring process in the generalized representation, its structure and elements. </w:t>
      </w:r>
    </w:p>
    <w:p w:rsidR="00A553A6" w:rsidRPr="0079040E" w:rsidRDefault="00A553A6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SI system as the basis of measurements in international practice. </w:t>
      </w:r>
    </w:p>
    <w:p w:rsidR="00A553A6" w:rsidRPr="0079040E" w:rsidRDefault="00A553A6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Units of measurement of electrical and magnetic quantities. </w:t>
      </w:r>
    </w:p>
    <w:p w:rsidR="00A553A6" w:rsidRPr="0079040E" w:rsidRDefault="00A553A6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Methods of measurements: direct and indirect. </w:t>
      </w:r>
    </w:p>
    <w:p w:rsidR="00A553A6" w:rsidRPr="0079040E" w:rsidRDefault="00A553A6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Metrological and operational characteristics of measuring instruments. </w:t>
      </w:r>
    </w:p>
    <w:p w:rsidR="00A553A6" w:rsidRPr="0079040E" w:rsidRDefault="00A553A6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Classification of measuring instruments by purpose and type of measured values.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Problems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Drawing the circuits of connection of EM instruments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Literature</w:t>
      </w:r>
    </w:p>
    <w:p w:rsidR="00A553A6" w:rsidRPr="0079040E" w:rsidRDefault="00A553A6" w:rsidP="0079040E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Main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1.</w:t>
      </w:r>
      <w:r w:rsidRPr="0079040E">
        <w:rPr>
          <w:rFonts w:ascii="Times New Roman" w:hAnsi="Times New Roman" w:cs="Times New Roman"/>
          <w:sz w:val="28"/>
          <w:szCs w:val="28"/>
        </w:rPr>
        <w:tab/>
        <w:t>Ibrayev, A. T. Theoretical Basics of Electrical Engineering  : textbook / A. T. Ibrayev. - Almaty : , 2016. - 299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2.</w:t>
      </w:r>
      <w:r w:rsidRPr="0079040E">
        <w:rPr>
          <w:rFonts w:ascii="Times New Roman" w:hAnsi="Times New Roman" w:cs="Times New Roman"/>
          <w:sz w:val="28"/>
          <w:szCs w:val="28"/>
        </w:rPr>
        <w:tab/>
        <w:t>Williams Barry W. Principles and Elements of Power Electronics.Devices, Drivers, Applications, and Passive Components O’Reilly, 2014 1432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3.</w:t>
      </w:r>
      <w:r w:rsidRPr="0079040E">
        <w:rPr>
          <w:rFonts w:ascii="Times New Roman" w:hAnsi="Times New Roman" w:cs="Times New Roman"/>
          <w:sz w:val="28"/>
          <w:szCs w:val="28"/>
        </w:rPr>
        <w:tab/>
        <w:t xml:space="preserve">Glendinning, Eeic H. Oxford English for Electrical and Mechanical Engineering : / E. Glendinning, N. Glendinning. - Oxford : Oxford University Press, 2001. - 190 p. 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4.</w:t>
      </w:r>
      <w:r w:rsidRPr="0079040E">
        <w:rPr>
          <w:rFonts w:ascii="Times New Roman" w:hAnsi="Times New Roman" w:cs="Times New Roman"/>
          <w:sz w:val="28"/>
          <w:szCs w:val="28"/>
        </w:rPr>
        <w:tab/>
        <w:t>Weidauer, J. Electrical Drives: Principles, Planning, Applications, Solutions  J. Weidauer, R. Messer. - Erlangen :Publicis Publishing, 2014. - 397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5.</w:t>
      </w:r>
      <w:r w:rsidRPr="0079040E">
        <w:rPr>
          <w:rFonts w:ascii="Times New Roman" w:hAnsi="Times New Roman" w:cs="Times New Roman"/>
          <w:sz w:val="28"/>
          <w:szCs w:val="28"/>
        </w:rPr>
        <w:tab/>
        <w:t xml:space="preserve">Қазақтілітерминдерініңсалалықғылымитүсіндірмесөздігі :Электроника, радиотехникабайланыс   - Алматы : Мектеп, 2007. - 232 б. </w:t>
      </w:r>
    </w:p>
    <w:p w:rsidR="00A553A6" w:rsidRPr="0079040E" w:rsidRDefault="00A553A6" w:rsidP="0079040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М. С. Тясто Современный русско-английский словарь по радиоэлектронике  - Ростов н/Д : Феникс, 2009. - 377 с.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9040E">
        <w:rPr>
          <w:rFonts w:ascii="Times New Roman" w:hAnsi="Times New Roman" w:cs="Times New Roman"/>
          <w:b/>
          <w:sz w:val="28"/>
          <w:szCs w:val="28"/>
        </w:rPr>
        <w:t>Supplementary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1.</w:t>
      </w:r>
      <w:r w:rsidRPr="0079040E">
        <w:rPr>
          <w:rFonts w:ascii="Times New Roman" w:hAnsi="Times New Roman" w:cs="Times New Roman"/>
          <w:sz w:val="28"/>
          <w:szCs w:val="28"/>
        </w:rPr>
        <w:tab/>
        <w:t>R. Jablonski, T. Brezina. Advanced Mechatronics Solutios . Vol. 393  - Switzerland : Springer, 2016. - 668 p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2.</w:t>
      </w:r>
      <w:r w:rsidRPr="0079040E">
        <w:rPr>
          <w:rFonts w:ascii="Times New Roman" w:hAnsi="Times New Roman" w:cs="Times New Roman"/>
          <w:sz w:val="28"/>
          <w:szCs w:val="28"/>
        </w:rPr>
        <w:tab/>
        <w:t>K. Reif. Automotive Mechatronics. Automotive Networking, Driving Stability Systems, Electronics - Wiesbaden : Springer Vieweg, 2015. - 538 p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3.</w:t>
      </w:r>
      <w:r w:rsidRPr="0079040E">
        <w:rPr>
          <w:rFonts w:ascii="Times New Roman" w:hAnsi="Times New Roman" w:cs="Times New Roman"/>
          <w:sz w:val="28"/>
          <w:szCs w:val="28"/>
        </w:rPr>
        <w:tab/>
        <w:t>Zaman, N.  Automotive Electronics Design Fundamentals  - New York : Springer International Publishing Switzerland, 2015. - 262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Нефедов, В. И. Основы радиоэлектроники и связи М. : Высшая школа, 2002. - 510 с.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Жұрынтаев, Ж. З.  Сұлбатехника . - Алматы : ҚазҰТУ : Дәуір, 2011. - 288 б.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 xml:space="preserve">Topic </w:t>
      </w:r>
      <w:r w:rsidRPr="0079040E">
        <w:rPr>
          <w:rFonts w:ascii="Times New Roman" w:hAnsi="Times New Roman" w:cs="Times New Roman"/>
          <w:sz w:val="28"/>
          <w:szCs w:val="28"/>
        </w:rPr>
        <w:t>10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Electromechanical analogue measuring instruments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Aim of the lesson: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To learn the structure of electrical measuring instruments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Questions:</w:t>
      </w:r>
    </w:p>
    <w:p w:rsidR="00A553A6" w:rsidRPr="0079040E" w:rsidRDefault="00A553A6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Structural diagram of a electromechanical measurement device. </w:t>
      </w:r>
    </w:p>
    <w:p w:rsidR="00A553A6" w:rsidRPr="0079040E" w:rsidRDefault="00A553A6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Momenta acting in the measuring mechanism of the device.</w:t>
      </w:r>
    </w:p>
    <w:p w:rsidR="00A553A6" w:rsidRPr="0079040E" w:rsidRDefault="00A553A6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Equation of the scale of the device. </w:t>
      </w:r>
    </w:p>
    <w:p w:rsidR="00A553A6" w:rsidRPr="0079040E" w:rsidRDefault="00A553A6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Devices of magnetoelectric and electrodynamic systems. 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Problems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Calcutating the parameters of EM instruments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Literature</w:t>
      </w:r>
    </w:p>
    <w:p w:rsidR="00A553A6" w:rsidRPr="0079040E" w:rsidRDefault="00A553A6" w:rsidP="0079040E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Main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1.</w:t>
      </w:r>
      <w:r w:rsidRPr="0079040E">
        <w:rPr>
          <w:rFonts w:ascii="Times New Roman" w:hAnsi="Times New Roman" w:cs="Times New Roman"/>
          <w:sz w:val="28"/>
          <w:szCs w:val="28"/>
        </w:rPr>
        <w:tab/>
        <w:t>Ibrayev, A. T. Theoretical Basics of Electrical Engineering  : textbook / A. T. Ibrayev. - Almaty : , 2016. - 299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2.</w:t>
      </w:r>
      <w:r w:rsidRPr="0079040E">
        <w:rPr>
          <w:rFonts w:ascii="Times New Roman" w:hAnsi="Times New Roman" w:cs="Times New Roman"/>
          <w:sz w:val="28"/>
          <w:szCs w:val="28"/>
        </w:rPr>
        <w:tab/>
        <w:t>Williams Barry W. Principles and Elements of Power Electronics.Devices, Drivers, Applications, and Passive Components O’Reilly, 2014 1432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3.</w:t>
      </w:r>
      <w:r w:rsidRPr="0079040E">
        <w:rPr>
          <w:rFonts w:ascii="Times New Roman" w:hAnsi="Times New Roman" w:cs="Times New Roman"/>
          <w:sz w:val="28"/>
          <w:szCs w:val="28"/>
        </w:rPr>
        <w:tab/>
        <w:t xml:space="preserve">Glendinning, Eeic H. Oxford English for Electrical and Mechanical Engineering : / E. Glendinning, N. Glendinning. - Oxford : Oxford University Press, 2001. - 190 p. 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4.</w:t>
      </w:r>
      <w:r w:rsidRPr="0079040E">
        <w:rPr>
          <w:rFonts w:ascii="Times New Roman" w:hAnsi="Times New Roman" w:cs="Times New Roman"/>
          <w:sz w:val="28"/>
          <w:szCs w:val="28"/>
        </w:rPr>
        <w:tab/>
        <w:t>Weidauer, J. Electrical Drives: Principles, Planning, Applications, Solutions  J. Weidauer, R. Messer. - Erlangen :Publicis Publishing, 2014. - 397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5.</w:t>
      </w:r>
      <w:r w:rsidRPr="0079040E">
        <w:rPr>
          <w:rFonts w:ascii="Times New Roman" w:hAnsi="Times New Roman" w:cs="Times New Roman"/>
          <w:sz w:val="28"/>
          <w:szCs w:val="28"/>
        </w:rPr>
        <w:tab/>
        <w:t xml:space="preserve">Қазақтілітерминдерініңсалалықғылымитүсіндірмесөздігі :Электроника, радиотехникабайланыс   - Алматы : Мектеп, 2007. - 232 б. </w:t>
      </w:r>
    </w:p>
    <w:p w:rsidR="00A553A6" w:rsidRPr="0079040E" w:rsidRDefault="00A553A6" w:rsidP="0079040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М. С. Тясто Современный русско-английский словарь по радиоэлектронике  - Ростов н/Д : Феникс, 2009. - 377 с.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9040E">
        <w:rPr>
          <w:rFonts w:ascii="Times New Roman" w:hAnsi="Times New Roman" w:cs="Times New Roman"/>
          <w:b/>
          <w:sz w:val="28"/>
          <w:szCs w:val="28"/>
        </w:rPr>
        <w:t>Supplementary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1.</w:t>
      </w:r>
      <w:r w:rsidRPr="0079040E">
        <w:rPr>
          <w:rFonts w:ascii="Times New Roman" w:hAnsi="Times New Roman" w:cs="Times New Roman"/>
          <w:sz w:val="28"/>
          <w:szCs w:val="28"/>
        </w:rPr>
        <w:tab/>
        <w:t>R. Jablonski, T. Brezina. Advanced Mechatronics Solutios . Vol. 393  - Switzerland : Springer, 2016. - 668 p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2.</w:t>
      </w:r>
      <w:r w:rsidRPr="0079040E">
        <w:rPr>
          <w:rFonts w:ascii="Times New Roman" w:hAnsi="Times New Roman" w:cs="Times New Roman"/>
          <w:sz w:val="28"/>
          <w:szCs w:val="28"/>
        </w:rPr>
        <w:tab/>
        <w:t>K. Reif. Automotive Mechatronics. Automotive Networking, Driving Stability Systems, Electronics - Wiesbaden : Springer Vieweg, 2015. - 538 p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3.</w:t>
      </w:r>
      <w:r w:rsidRPr="0079040E">
        <w:rPr>
          <w:rFonts w:ascii="Times New Roman" w:hAnsi="Times New Roman" w:cs="Times New Roman"/>
          <w:sz w:val="28"/>
          <w:szCs w:val="28"/>
        </w:rPr>
        <w:tab/>
        <w:t>Zaman, N.  Automotive Electronics Design Fundamentals  - New York : Springer International Publishing Switzerland, 2015. - 262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Нефедов, В. И. Основы радиоэлектроники и связи М. : Высшая школа, 2002. - 510 с.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Жұрынтаев, Ж. З.  Сұлбатехника . - Алматы : ҚазҰТУ : Дәуір, 2011. - 288 б.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 xml:space="preserve">Topic </w:t>
      </w:r>
      <w:r w:rsidRPr="0079040E">
        <w:rPr>
          <w:rFonts w:ascii="Times New Roman" w:hAnsi="Times New Roman" w:cs="Times New Roman"/>
          <w:sz w:val="28"/>
          <w:szCs w:val="28"/>
        </w:rPr>
        <w:t>11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The use of devices for measuring electrical quantities.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Aim of the lesson: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To learn how to use EM instruments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Questions:</w:t>
      </w:r>
    </w:p>
    <w:p w:rsidR="00A553A6" w:rsidRPr="0079040E" w:rsidRDefault="00A553A6">
      <w:pPr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Scale converters. </w:t>
      </w:r>
    </w:p>
    <w:p w:rsidR="00A553A6" w:rsidRPr="0079040E" w:rsidRDefault="00A553A6">
      <w:pPr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Shunts, additional resistance. Purpose, wiring and calculation.</w:t>
      </w:r>
    </w:p>
    <w:p w:rsidR="00A553A6" w:rsidRPr="0079040E" w:rsidRDefault="00A553A6">
      <w:pPr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Measurement of EMF, current, voltage, power, resistance in constant, alternating and three-phase current circuits 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Problems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Designing scale converters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Literature</w:t>
      </w:r>
    </w:p>
    <w:p w:rsidR="00A553A6" w:rsidRPr="0079040E" w:rsidRDefault="00A553A6" w:rsidP="0079040E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Main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1.</w:t>
      </w:r>
      <w:r w:rsidRPr="0079040E">
        <w:rPr>
          <w:rFonts w:ascii="Times New Roman" w:hAnsi="Times New Roman" w:cs="Times New Roman"/>
          <w:sz w:val="28"/>
          <w:szCs w:val="28"/>
        </w:rPr>
        <w:tab/>
        <w:t>Ibrayev, A. T. Theoretical Basics of Electrical Engineering  : textbook / A. T. Ibrayev. - Almaty : , 2016. - 299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2.</w:t>
      </w:r>
      <w:r w:rsidRPr="0079040E">
        <w:rPr>
          <w:rFonts w:ascii="Times New Roman" w:hAnsi="Times New Roman" w:cs="Times New Roman"/>
          <w:sz w:val="28"/>
          <w:szCs w:val="28"/>
        </w:rPr>
        <w:tab/>
        <w:t>Williams Barry W. Principles and Elements of Power Electronics.Devices, Drivers, Applications, and Passive Components O’Reilly, 2014 1432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3.</w:t>
      </w:r>
      <w:r w:rsidRPr="0079040E">
        <w:rPr>
          <w:rFonts w:ascii="Times New Roman" w:hAnsi="Times New Roman" w:cs="Times New Roman"/>
          <w:sz w:val="28"/>
          <w:szCs w:val="28"/>
        </w:rPr>
        <w:tab/>
        <w:t xml:space="preserve">Glendinning, Eeic H. Oxford English for Electrical and Mechanical Engineering : / E. Glendinning, N. Glendinning. - Oxford : Oxford University Press, 2001. - 190 p. 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4.</w:t>
      </w:r>
      <w:r w:rsidRPr="0079040E">
        <w:rPr>
          <w:rFonts w:ascii="Times New Roman" w:hAnsi="Times New Roman" w:cs="Times New Roman"/>
          <w:sz w:val="28"/>
          <w:szCs w:val="28"/>
        </w:rPr>
        <w:tab/>
        <w:t>Weidauer, J. Electrical Drives: Principles, Planning, Applications, Solutions  J. Weidauer, R. Messer. - Erlangen :Publicis Publishing, 2014. - 397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5.</w:t>
      </w:r>
      <w:r w:rsidRPr="0079040E">
        <w:rPr>
          <w:rFonts w:ascii="Times New Roman" w:hAnsi="Times New Roman" w:cs="Times New Roman"/>
          <w:sz w:val="28"/>
          <w:szCs w:val="28"/>
        </w:rPr>
        <w:tab/>
        <w:t xml:space="preserve">Қазақтілітерминдерініңсалалықғылымитүсіндірмесөздігі :Электроника, радиотехникабайланыс   - Алматы : Мектеп, 2007. - 232 б. </w:t>
      </w:r>
    </w:p>
    <w:p w:rsidR="00A553A6" w:rsidRPr="0079040E" w:rsidRDefault="00A553A6" w:rsidP="0079040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М. С. Тясто Современный русско-английский словарь по радиоэлектронике  - Ростов н/Д : Феникс, 2009. - 377 с.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9040E">
        <w:rPr>
          <w:rFonts w:ascii="Times New Roman" w:hAnsi="Times New Roman" w:cs="Times New Roman"/>
          <w:b/>
          <w:sz w:val="28"/>
          <w:szCs w:val="28"/>
        </w:rPr>
        <w:t>Supplementary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1.</w:t>
      </w:r>
      <w:r w:rsidRPr="0079040E">
        <w:rPr>
          <w:rFonts w:ascii="Times New Roman" w:hAnsi="Times New Roman" w:cs="Times New Roman"/>
          <w:sz w:val="28"/>
          <w:szCs w:val="28"/>
        </w:rPr>
        <w:tab/>
        <w:t>R. Jablonski, T. Brezina. Advanced Mechatronics Solutios . Vol. 393  - Switzerland : Springer, 2016. - 668 p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2.</w:t>
      </w:r>
      <w:r w:rsidRPr="0079040E">
        <w:rPr>
          <w:rFonts w:ascii="Times New Roman" w:hAnsi="Times New Roman" w:cs="Times New Roman"/>
          <w:sz w:val="28"/>
          <w:szCs w:val="28"/>
        </w:rPr>
        <w:tab/>
        <w:t>K. Reif. Automotive Mechatronics. Automotive Networking, Driving Stability Systems, Electronics - Wiesbaden : Springer Vieweg, 2015. - 538 p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3.</w:t>
      </w:r>
      <w:r w:rsidRPr="0079040E">
        <w:rPr>
          <w:rFonts w:ascii="Times New Roman" w:hAnsi="Times New Roman" w:cs="Times New Roman"/>
          <w:sz w:val="28"/>
          <w:szCs w:val="28"/>
        </w:rPr>
        <w:tab/>
        <w:t>Zaman, N.  Automotive Electronics Design Fundamentals  - New York : Springer International Publishing Switzerland, 2015. - 262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Нефедов, В. И. Основы радиоэлектроники и связи М. : Высшая школа, 2002. - 510 с.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Жұрынтаев, Ж. З.  Сұлбатехника . - Алматы : ҚазҰТУ : Дәуір, 2011. - 288 б.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 xml:space="preserve">Topic </w:t>
      </w:r>
      <w:r w:rsidRPr="0079040E">
        <w:rPr>
          <w:rFonts w:ascii="Times New Roman" w:hAnsi="Times New Roman" w:cs="Times New Roman"/>
          <w:sz w:val="28"/>
          <w:szCs w:val="28"/>
        </w:rPr>
        <w:t>12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Measurement errors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Aim of the lesson: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To learn how to calculate and take measurement errors in account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Questions:</w:t>
      </w:r>
    </w:p>
    <w:p w:rsidR="00A553A6" w:rsidRPr="0079040E" w:rsidRDefault="00A553A6">
      <w:pPr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Types of errors due to the occurrence and the numerical expression. </w:t>
      </w:r>
    </w:p>
    <w:p w:rsidR="00A553A6" w:rsidRPr="0079040E" w:rsidRDefault="00A553A6">
      <w:pPr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Systematic and random inaccuracies. </w:t>
      </w:r>
    </w:p>
    <w:p w:rsidR="00A553A6" w:rsidRPr="0079040E" w:rsidRDefault="00A553A6">
      <w:pPr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Absolute, relative and reduced errors. </w:t>
      </w:r>
    </w:p>
    <w:p w:rsidR="00A553A6" w:rsidRPr="0079040E" w:rsidRDefault="00A553A6">
      <w:pPr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Instruments' accuracy class.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Problems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Calculating the impact of errors on measurements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Literature</w:t>
      </w:r>
    </w:p>
    <w:p w:rsidR="00A553A6" w:rsidRPr="0079040E" w:rsidRDefault="00A553A6" w:rsidP="0079040E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Main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1.</w:t>
      </w:r>
      <w:r w:rsidRPr="0079040E">
        <w:rPr>
          <w:rFonts w:ascii="Times New Roman" w:hAnsi="Times New Roman" w:cs="Times New Roman"/>
          <w:sz w:val="28"/>
          <w:szCs w:val="28"/>
        </w:rPr>
        <w:tab/>
        <w:t>Ibrayev, A. T. Theoretical Basics of Electrical Engineering  : textbook / A. T. Ibrayev. - Almaty : , 2016. - 299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2.</w:t>
      </w:r>
      <w:r w:rsidRPr="0079040E">
        <w:rPr>
          <w:rFonts w:ascii="Times New Roman" w:hAnsi="Times New Roman" w:cs="Times New Roman"/>
          <w:sz w:val="28"/>
          <w:szCs w:val="28"/>
        </w:rPr>
        <w:tab/>
        <w:t>Williams Barry W. Principles and Elements of Power Electronics.Devices, Drivers, Applications, and Passive Components O’Reilly, 2014 1432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3.</w:t>
      </w:r>
      <w:r w:rsidRPr="0079040E">
        <w:rPr>
          <w:rFonts w:ascii="Times New Roman" w:hAnsi="Times New Roman" w:cs="Times New Roman"/>
          <w:sz w:val="28"/>
          <w:szCs w:val="28"/>
        </w:rPr>
        <w:tab/>
        <w:t xml:space="preserve">Glendinning, Eeic H. Oxford English for Electrical and Mechanical Engineering : / E. Glendinning, N. Glendinning. - Oxford : Oxford University Press, 2001. - 190 p. 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4.</w:t>
      </w:r>
      <w:r w:rsidRPr="0079040E">
        <w:rPr>
          <w:rFonts w:ascii="Times New Roman" w:hAnsi="Times New Roman" w:cs="Times New Roman"/>
          <w:sz w:val="28"/>
          <w:szCs w:val="28"/>
        </w:rPr>
        <w:tab/>
        <w:t>Weidauer, J. Electrical Drives: Principles, Planning, Applications, Solutions  J. Weidauer, R. Messer. - Erlangen :Publicis Publishing, 2014. - 397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5.</w:t>
      </w:r>
      <w:r w:rsidRPr="0079040E">
        <w:rPr>
          <w:rFonts w:ascii="Times New Roman" w:hAnsi="Times New Roman" w:cs="Times New Roman"/>
          <w:sz w:val="28"/>
          <w:szCs w:val="28"/>
        </w:rPr>
        <w:tab/>
        <w:t xml:space="preserve">Қазақтілітерминдерініңсалалықғылымитүсіндірмесөздігі :Электроника, радиотехникабайланыс   - Алматы : Мектеп, 2007. - 232 б. </w:t>
      </w:r>
    </w:p>
    <w:p w:rsidR="00A553A6" w:rsidRPr="0079040E" w:rsidRDefault="00A553A6" w:rsidP="0079040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М. С. Тясто Современный русско-английский словарь по радиоэлектронике  - Ростов н/Д : Феникс, 2009. - 377 с.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9040E">
        <w:rPr>
          <w:rFonts w:ascii="Times New Roman" w:hAnsi="Times New Roman" w:cs="Times New Roman"/>
          <w:b/>
          <w:sz w:val="28"/>
          <w:szCs w:val="28"/>
        </w:rPr>
        <w:t>Supplementary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1.</w:t>
      </w:r>
      <w:r w:rsidRPr="0079040E">
        <w:rPr>
          <w:rFonts w:ascii="Times New Roman" w:hAnsi="Times New Roman" w:cs="Times New Roman"/>
          <w:sz w:val="28"/>
          <w:szCs w:val="28"/>
        </w:rPr>
        <w:tab/>
        <w:t>R. Jablonski, T. Brezina. Advanced Mechatronics Solutios . Vol. 393  - Switzerland : Springer, 2016. - 668 p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2.</w:t>
      </w:r>
      <w:r w:rsidRPr="0079040E">
        <w:rPr>
          <w:rFonts w:ascii="Times New Roman" w:hAnsi="Times New Roman" w:cs="Times New Roman"/>
          <w:sz w:val="28"/>
          <w:szCs w:val="28"/>
        </w:rPr>
        <w:tab/>
        <w:t>K. Reif. Automotive Mechatronics. Automotive Networking, Driving Stability Systems, Electronics - Wiesbaden : Springer Vieweg, 2015. - 538 p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3.</w:t>
      </w:r>
      <w:r w:rsidRPr="0079040E">
        <w:rPr>
          <w:rFonts w:ascii="Times New Roman" w:hAnsi="Times New Roman" w:cs="Times New Roman"/>
          <w:sz w:val="28"/>
          <w:szCs w:val="28"/>
        </w:rPr>
        <w:tab/>
        <w:t>Zaman, N.  Automotive Electronics Design Fundamentals  - New York : Springer International Publishing Switzerland, 2015. - 262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Нефедов, В. И. Основы радиоэлектроники и связи М. : Высшая школа, 2002. - 510 с.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Жұрынтаев, Ж. З.  Сұлбатехника . - Алматы : ҚазҰТУ : Дәуір, 2011. - 288 б.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 xml:space="preserve">Topic </w:t>
      </w:r>
      <w:r w:rsidRPr="0079040E">
        <w:rPr>
          <w:rFonts w:ascii="Times New Roman" w:hAnsi="Times New Roman" w:cs="Times New Roman"/>
          <w:sz w:val="28"/>
          <w:szCs w:val="28"/>
        </w:rPr>
        <w:t>13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Semiconductor Devices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Aim of the lesson: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To learn the main principles of operation and structures of semiconductor devices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Questions:</w:t>
      </w:r>
    </w:p>
    <w:p w:rsidR="00A553A6" w:rsidRPr="0079040E" w:rsidRDefault="00A553A6">
      <w:pPr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Physical basics of semiconductor devices. </w:t>
      </w:r>
    </w:p>
    <w:p w:rsidR="00A553A6" w:rsidRPr="0079040E" w:rsidRDefault="00A553A6">
      <w:pPr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Semiconductor diodes, their characteristics and parameters. </w:t>
      </w:r>
    </w:p>
    <w:p w:rsidR="00A553A6" w:rsidRPr="0079040E" w:rsidRDefault="00A553A6">
      <w:pPr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Bipolar and field transistors, their varieties, characteristics and parameters. </w:t>
      </w:r>
    </w:p>
    <w:p w:rsidR="00A553A6" w:rsidRPr="0079040E" w:rsidRDefault="00A553A6">
      <w:pPr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Thyristors, their characteristics and parameters. Application. 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Problems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Literature</w:t>
      </w:r>
    </w:p>
    <w:p w:rsidR="00A553A6" w:rsidRPr="0079040E" w:rsidRDefault="00A553A6" w:rsidP="0079040E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Main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1.</w:t>
      </w:r>
      <w:r w:rsidRPr="0079040E">
        <w:rPr>
          <w:rFonts w:ascii="Times New Roman" w:hAnsi="Times New Roman" w:cs="Times New Roman"/>
          <w:sz w:val="28"/>
          <w:szCs w:val="28"/>
        </w:rPr>
        <w:tab/>
        <w:t>Ibrayev, A. T. Theoretical Basics of Electrical Engineering  : textbook / A. T. Ibrayev. - Almaty : , 2016. - 299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2.</w:t>
      </w:r>
      <w:r w:rsidRPr="0079040E">
        <w:rPr>
          <w:rFonts w:ascii="Times New Roman" w:hAnsi="Times New Roman" w:cs="Times New Roman"/>
          <w:sz w:val="28"/>
          <w:szCs w:val="28"/>
        </w:rPr>
        <w:tab/>
        <w:t>Williams Barry W. Principles and Elements of Power Electronics.Devices, Drivers, Applications, and Passive Components O’Reilly, 2014 1432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3.</w:t>
      </w:r>
      <w:r w:rsidRPr="0079040E">
        <w:rPr>
          <w:rFonts w:ascii="Times New Roman" w:hAnsi="Times New Roman" w:cs="Times New Roman"/>
          <w:sz w:val="28"/>
          <w:szCs w:val="28"/>
        </w:rPr>
        <w:tab/>
        <w:t xml:space="preserve">Glendinning, Eeic H. Oxford English for Electrical and Mechanical Engineering : / E. Glendinning, N. Glendinning. - Oxford : Oxford University Press, 2001. - 190 p. 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4.</w:t>
      </w:r>
      <w:r w:rsidRPr="0079040E">
        <w:rPr>
          <w:rFonts w:ascii="Times New Roman" w:hAnsi="Times New Roman" w:cs="Times New Roman"/>
          <w:sz w:val="28"/>
          <w:szCs w:val="28"/>
        </w:rPr>
        <w:tab/>
        <w:t>Weidauer, J. Electrical Drives: Principles, Planning, Applications, Solutions  J. Weidauer, R. Messer. - Erlangen :Publicis Publishing, 2014. - 397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5.</w:t>
      </w:r>
      <w:r w:rsidRPr="0079040E">
        <w:rPr>
          <w:rFonts w:ascii="Times New Roman" w:hAnsi="Times New Roman" w:cs="Times New Roman"/>
          <w:sz w:val="28"/>
          <w:szCs w:val="28"/>
        </w:rPr>
        <w:tab/>
        <w:t xml:space="preserve">Қазақтілітерминдерініңсалалықғылымитүсіндірмесөздігі :Электроника, радиотехникабайланыс   - Алматы : Мектеп, 2007. - 232 б. </w:t>
      </w:r>
    </w:p>
    <w:p w:rsidR="00A553A6" w:rsidRPr="0079040E" w:rsidRDefault="00A553A6" w:rsidP="0079040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М. С. Тясто Современный русско-английский словарь по радиоэлектронике  - Ростов н/Д : Феникс, 2009. - 377 с.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9040E">
        <w:rPr>
          <w:rFonts w:ascii="Times New Roman" w:hAnsi="Times New Roman" w:cs="Times New Roman"/>
          <w:b/>
          <w:sz w:val="28"/>
          <w:szCs w:val="28"/>
        </w:rPr>
        <w:t>Supplementary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1.</w:t>
      </w:r>
      <w:r w:rsidRPr="0079040E">
        <w:rPr>
          <w:rFonts w:ascii="Times New Roman" w:hAnsi="Times New Roman" w:cs="Times New Roman"/>
          <w:sz w:val="28"/>
          <w:szCs w:val="28"/>
        </w:rPr>
        <w:tab/>
        <w:t>R. Jablonski, T. Brezina. Advanced Mechatronics Solutios . Vol. 393  - Switzerland : Springer, 2016. - 668 p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2.</w:t>
      </w:r>
      <w:r w:rsidRPr="0079040E">
        <w:rPr>
          <w:rFonts w:ascii="Times New Roman" w:hAnsi="Times New Roman" w:cs="Times New Roman"/>
          <w:sz w:val="28"/>
          <w:szCs w:val="28"/>
        </w:rPr>
        <w:tab/>
        <w:t>K. Reif. Automotive Mechatronics. Automotive Networking, Driving Stability Systems, Electronics - Wiesbaden : Springer Vieweg, 2015. - 538 p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3.</w:t>
      </w:r>
      <w:r w:rsidRPr="0079040E">
        <w:rPr>
          <w:rFonts w:ascii="Times New Roman" w:hAnsi="Times New Roman" w:cs="Times New Roman"/>
          <w:sz w:val="28"/>
          <w:szCs w:val="28"/>
        </w:rPr>
        <w:tab/>
        <w:t>Zaman, N.  Automotive Electronics Design Fundamentals  - New York : Springer International Publishing Switzerland, 2015. - 262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Нефедов, В. И. Основы радиоэлектроники и связи М. : Высшая школа, 2002. - 510 с.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Жұрынтаев, Ж. З.  Сұлбатехника . - Алматы : ҚазҰТУ : Дәуір, 2011. - 288 б.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 xml:space="preserve">Topic </w:t>
      </w:r>
      <w:r w:rsidRPr="0079040E">
        <w:rPr>
          <w:rFonts w:ascii="Times New Roman" w:hAnsi="Times New Roman" w:cs="Times New Roman"/>
          <w:sz w:val="28"/>
          <w:szCs w:val="28"/>
        </w:rPr>
        <w:t>14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Secondary power supplies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Aim of the lesson: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To learn the main principles of operation and structures of second power supplies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Questions:</w:t>
      </w:r>
    </w:p>
    <w:p w:rsidR="00A553A6" w:rsidRPr="0079040E" w:rsidRDefault="00A553A6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Rectifiers</w:t>
      </w:r>
    </w:p>
    <w:p w:rsidR="00A553A6" w:rsidRPr="0079040E" w:rsidRDefault="00A553A6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Smoothing filters</w:t>
      </w:r>
    </w:p>
    <w:p w:rsidR="00A553A6" w:rsidRPr="0079040E" w:rsidRDefault="00A553A6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Stabilizers. 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Problems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Designing power supplies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Literature</w:t>
      </w:r>
    </w:p>
    <w:p w:rsidR="00A553A6" w:rsidRPr="0079040E" w:rsidRDefault="00A553A6" w:rsidP="0079040E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Main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1.</w:t>
      </w:r>
      <w:r w:rsidRPr="0079040E">
        <w:rPr>
          <w:rFonts w:ascii="Times New Roman" w:hAnsi="Times New Roman" w:cs="Times New Roman"/>
          <w:sz w:val="28"/>
          <w:szCs w:val="28"/>
        </w:rPr>
        <w:tab/>
        <w:t>Ibrayev, A. T. Theoretical Basics of Electrical Engineering  : textbook / A. T. Ibrayev. - Almaty : , 2016. - 299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2.</w:t>
      </w:r>
      <w:r w:rsidRPr="0079040E">
        <w:rPr>
          <w:rFonts w:ascii="Times New Roman" w:hAnsi="Times New Roman" w:cs="Times New Roman"/>
          <w:sz w:val="28"/>
          <w:szCs w:val="28"/>
        </w:rPr>
        <w:tab/>
        <w:t>Williams Barry W. Principles and Elements of Power Electronics.Devices, Drivers, Applications, and Passive Components O’Reilly, 2014 1432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3.</w:t>
      </w:r>
      <w:r w:rsidRPr="0079040E">
        <w:rPr>
          <w:rFonts w:ascii="Times New Roman" w:hAnsi="Times New Roman" w:cs="Times New Roman"/>
          <w:sz w:val="28"/>
          <w:szCs w:val="28"/>
        </w:rPr>
        <w:tab/>
        <w:t xml:space="preserve">Glendinning, Eeic H. Oxford English for Electrical and Mechanical Engineering : / E. Glendinning, N. Glendinning. - Oxford : Oxford University Press, 2001. - 190 p. 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4.</w:t>
      </w:r>
      <w:r w:rsidRPr="0079040E">
        <w:rPr>
          <w:rFonts w:ascii="Times New Roman" w:hAnsi="Times New Roman" w:cs="Times New Roman"/>
          <w:sz w:val="28"/>
          <w:szCs w:val="28"/>
        </w:rPr>
        <w:tab/>
        <w:t>Weidauer, J. Electrical Drives: Principles, Planning, Applications, Solutions  J. Weidauer, R. Messer. - Erlangen :Publicis Publishing, 2014. - 397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5.</w:t>
      </w:r>
      <w:r w:rsidRPr="0079040E">
        <w:rPr>
          <w:rFonts w:ascii="Times New Roman" w:hAnsi="Times New Roman" w:cs="Times New Roman"/>
          <w:sz w:val="28"/>
          <w:szCs w:val="28"/>
        </w:rPr>
        <w:tab/>
        <w:t xml:space="preserve">Қазақтілітерминдерініңсалалықғылымитүсіндірмесөздігі :Электроника, радиотехникабайланыс   - Алматы : Мектеп, 2007. - 232 б. </w:t>
      </w:r>
    </w:p>
    <w:p w:rsidR="00A553A6" w:rsidRPr="0079040E" w:rsidRDefault="00A553A6" w:rsidP="0079040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М. С. Тясто Современный русско-английский словарь по радиоэлектронике  - Ростов н/Д : Феникс, 2009. - 377 с.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9040E">
        <w:rPr>
          <w:rFonts w:ascii="Times New Roman" w:hAnsi="Times New Roman" w:cs="Times New Roman"/>
          <w:b/>
          <w:sz w:val="28"/>
          <w:szCs w:val="28"/>
        </w:rPr>
        <w:t>Supplementary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1.</w:t>
      </w:r>
      <w:r w:rsidRPr="0079040E">
        <w:rPr>
          <w:rFonts w:ascii="Times New Roman" w:hAnsi="Times New Roman" w:cs="Times New Roman"/>
          <w:sz w:val="28"/>
          <w:szCs w:val="28"/>
        </w:rPr>
        <w:tab/>
        <w:t>R. Jablonski, T. Brezina. Advanced Mechatronics Solutios . Vol. 393  - Switzerland : Springer, 2016. - 668 p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2.</w:t>
      </w:r>
      <w:r w:rsidRPr="0079040E">
        <w:rPr>
          <w:rFonts w:ascii="Times New Roman" w:hAnsi="Times New Roman" w:cs="Times New Roman"/>
          <w:sz w:val="28"/>
          <w:szCs w:val="28"/>
        </w:rPr>
        <w:tab/>
        <w:t>K. Reif. Automotive Mechatronics. Automotive Networking, Driving Stability Systems, Electronics - Wiesbaden : Springer Vieweg, 2015. - 538 p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3.</w:t>
      </w:r>
      <w:r w:rsidRPr="0079040E">
        <w:rPr>
          <w:rFonts w:ascii="Times New Roman" w:hAnsi="Times New Roman" w:cs="Times New Roman"/>
          <w:sz w:val="28"/>
          <w:szCs w:val="28"/>
        </w:rPr>
        <w:tab/>
        <w:t>Zaman, N.  Automotive Electronics Design Fundamentals  - New York : Springer International Publishing Switzerland, 2015. - 262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Нефедов, В. И. Основы радиоэлектроники и связи М. : Высшая школа, 2002. - 510 с.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Жұрынтаев, Ж. З.  Сұлбатехника . - Алматы : ҚазҰТУ : Дәуір, 2011. - 288 б.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 xml:space="preserve">Topic </w:t>
      </w:r>
      <w:r w:rsidRPr="0079040E">
        <w:rPr>
          <w:rFonts w:ascii="Times New Roman" w:hAnsi="Times New Roman" w:cs="Times New Roman"/>
          <w:sz w:val="28"/>
          <w:szCs w:val="28"/>
        </w:rPr>
        <w:t>15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Logical Elements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Aim of the lesson: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To learn the main principles of operation and structures of logical elements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Questions:</w:t>
      </w:r>
    </w:p>
    <w:p w:rsidR="00A553A6" w:rsidRPr="0079040E" w:rsidRDefault="00A553A6">
      <w:pPr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 xml:space="preserve">Mathematical basis of functioning of logical elements and circuits. </w:t>
      </w:r>
    </w:p>
    <w:p w:rsidR="00A553A6" w:rsidRPr="0079040E" w:rsidRDefault="00A553A6">
      <w:pPr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Analysis of logic circuits</w:t>
      </w:r>
    </w:p>
    <w:p w:rsidR="00A553A6" w:rsidRPr="0079040E" w:rsidRDefault="00A553A6">
      <w:pPr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Synthesis of the simplest logic circuits.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Problems</w:t>
      </w: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Analysing logical circuits</w:t>
      </w:r>
    </w:p>
    <w:p w:rsidR="00A553A6" w:rsidRPr="0079040E" w:rsidRDefault="00A553A6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Literature</w:t>
      </w:r>
    </w:p>
    <w:p w:rsidR="00A553A6" w:rsidRPr="0079040E" w:rsidRDefault="00A553A6" w:rsidP="0079040E">
      <w:pPr>
        <w:rPr>
          <w:rFonts w:ascii="Times New Roman" w:hAnsi="Times New Roman" w:cs="Times New Roman"/>
          <w:b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Main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1.</w:t>
      </w:r>
      <w:r w:rsidRPr="0079040E">
        <w:rPr>
          <w:rFonts w:ascii="Times New Roman" w:hAnsi="Times New Roman" w:cs="Times New Roman"/>
          <w:sz w:val="28"/>
          <w:szCs w:val="28"/>
        </w:rPr>
        <w:tab/>
        <w:t>Ibrayev, A. T. Theoretical Basics of Electrical Engineering  : textbook / A. T. Ibrayev. - Almaty : , 2016. - 299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2.</w:t>
      </w:r>
      <w:r w:rsidRPr="0079040E">
        <w:rPr>
          <w:rFonts w:ascii="Times New Roman" w:hAnsi="Times New Roman" w:cs="Times New Roman"/>
          <w:sz w:val="28"/>
          <w:szCs w:val="28"/>
        </w:rPr>
        <w:tab/>
        <w:t>Williams Barry W. Principles and Elements of Power Electronics.Devices, Drivers, Applications, and Passive Components O’Reilly, 2014 1432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3.</w:t>
      </w:r>
      <w:r w:rsidRPr="0079040E">
        <w:rPr>
          <w:rFonts w:ascii="Times New Roman" w:hAnsi="Times New Roman" w:cs="Times New Roman"/>
          <w:sz w:val="28"/>
          <w:szCs w:val="28"/>
        </w:rPr>
        <w:tab/>
        <w:t xml:space="preserve">Glendinning, Eeic H. Oxford English for Electrical and Mechanical Engineering : / E. Glendinning, N. Glendinning. - Oxford : Oxford University Press, 2001. - 190 p. 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4.</w:t>
      </w:r>
      <w:r w:rsidRPr="0079040E">
        <w:rPr>
          <w:rFonts w:ascii="Times New Roman" w:hAnsi="Times New Roman" w:cs="Times New Roman"/>
          <w:sz w:val="28"/>
          <w:szCs w:val="28"/>
        </w:rPr>
        <w:tab/>
        <w:t>Weidauer, J. Electrical Drives: Principles, Planning, Applications, Solutions  J. Weidauer, R. Messer. - Erlangen :Publicis Publishing, 2014. - 397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5.</w:t>
      </w:r>
      <w:r w:rsidRPr="0079040E">
        <w:rPr>
          <w:rFonts w:ascii="Times New Roman" w:hAnsi="Times New Roman" w:cs="Times New Roman"/>
          <w:sz w:val="28"/>
          <w:szCs w:val="28"/>
        </w:rPr>
        <w:tab/>
        <w:t xml:space="preserve">Қазақтілітерминдерініңсалалықғылымитүсіндірмесөздігі :Электроника, радиотехникабайланыс   - Алматы : Мектеп, 2007. - 232 б. </w:t>
      </w:r>
    </w:p>
    <w:p w:rsidR="00A553A6" w:rsidRPr="0079040E" w:rsidRDefault="00A553A6" w:rsidP="0079040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М. С. Тясто Современный русско-английский словарь по радиоэлектронике  - Ростов н/Д : Феникс, 2009. - 377 с.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9040E">
        <w:rPr>
          <w:rFonts w:ascii="Times New Roman" w:hAnsi="Times New Roman" w:cs="Times New Roman"/>
          <w:b/>
          <w:sz w:val="28"/>
          <w:szCs w:val="28"/>
        </w:rPr>
        <w:t>Supplementary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1.</w:t>
      </w:r>
      <w:r w:rsidRPr="0079040E">
        <w:rPr>
          <w:rFonts w:ascii="Times New Roman" w:hAnsi="Times New Roman" w:cs="Times New Roman"/>
          <w:sz w:val="28"/>
          <w:szCs w:val="28"/>
        </w:rPr>
        <w:tab/>
        <w:t>R. Jablonski, T. Brezina. Advanced Mechatronics Solutios . Vol. 393  - Switzerland : Springer, 2016. - 668 p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2.</w:t>
      </w:r>
      <w:r w:rsidRPr="0079040E">
        <w:rPr>
          <w:rFonts w:ascii="Times New Roman" w:hAnsi="Times New Roman" w:cs="Times New Roman"/>
          <w:sz w:val="28"/>
          <w:szCs w:val="28"/>
        </w:rPr>
        <w:tab/>
        <w:t>K. Reif. Automotive Mechatronics. Automotive Networking, Driving Stability Systems, Electronics - Wiesbaden : Springer Vieweg, 2015. - 538 p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>3.</w:t>
      </w:r>
      <w:r w:rsidRPr="0079040E">
        <w:rPr>
          <w:rFonts w:ascii="Times New Roman" w:hAnsi="Times New Roman" w:cs="Times New Roman"/>
          <w:sz w:val="28"/>
          <w:szCs w:val="28"/>
        </w:rPr>
        <w:tab/>
        <w:t>Zaman, N.  Automotive Electronics Design Fundamentals  - New York : Springer International Publishing Switzerland, 2015. - 262 p.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Нефедов, В. И. Основы радиоэлектроники и связи М. : Высшая школа, 2002. - 510 с.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9040E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79040E">
        <w:rPr>
          <w:rFonts w:ascii="Times New Roman" w:hAnsi="Times New Roman" w:cs="Times New Roman"/>
          <w:sz w:val="28"/>
          <w:szCs w:val="28"/>
          <w:lang w:val="ru-RU"/>
        </w:rPr>
        <w:tab/>
        <w:t>Жұрынтаев, Ж. З.  Сұлбатехника . - Алматы : ҚазҰТУ : Дәуір, 2011. - 288 б.</w:t>
      </w: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 w:rsidP="0079040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53A6" w:rsidRPr="0079040E" w:rsidRDefault="00A553A6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A553A6" w:rsidRPr="0079040E" w:rsidSect="006A3D39">
      <w:pgSz w:w="12240" w:h="15840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84785"/>
    <w:multiLevelType w:val="multilevel"/>
    <w:tmpl w:val="DE0C2AE2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">
    <w:nsid w:val="0F9B6EF2"/>
    <w:multiLevelType w:val="multilevel"/>
    <w:tmpl w:val="09381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13F07F90"/>
    <w:multiLevelType w:val="multilevel"/>
    <w:tmpl w:val="1A467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1BA83B6B"/>
    <w:multiLevelType w:val="multilevel"/>
    <w:tmpl w:val="7E74C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1BDA3748"/>
    <w:multiLevelType w:val="multilevel"/>
    <w:tmpl w:val="E8C6B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1DAB5294"/>
    <w:multiLevelType w:val="multilevel"/>
    <w:tmpl w:val="931E5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2A540C9C"/>
    <w:multiLevelType w:val="multilevel"/>
    <w:tmpl w:val="E9645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2CB31856"/>
    <w:multiLevelType w:val="multilevel"/>
    <w:tmpl w:val="8812B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>
    <w:nsid w:val="399A0205"/>
    <w:multiLevelType w:val="multilevel"/>
    <w:tmpl w:val="58E6C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>
    <w:nsid w:val="3B184461"/>
    <w:multiLevelType w:val="multilevel"/>
    <w:tmpl w:val="9300D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>
    <w:nsid w:val="49B32DAA"/>
    <w:multiLevelType w:val="multilevel"/>
    <w:tmpl w:val="34F62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>
    <w:nsid w:val="4CAB7539"/>
    <w:multiLevelType w:val="multilevel"/>
    <w:tmpl w:val="9D6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>
    <w:nsid w:val="4E031DDA"/>
    <w:multiLevelType w:val="multilevel"/>
    <w:tmpl w:val="FCA01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>
    <w:nsid w:val="51161284"/>
    <w:multiLevelType w:val="multilevel"/>
    <w:tmpl w:val="0ED44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4">
    <w:nsid w:val="52901FAC"/>
    <w:multiLevelType w:val="multilevel"/>
    <w:tmpl w:val="A19C7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5">
    <w:nsid w:val="67AC6D04"/>
    <w:multiLevelType w:val="multilevel"/>
    <w:tmpl w:val="1E089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>
    <w:nsid w:val="796608E1"/>
    <w:multiLevelType w:val="multilevel"/>
    <w:tmpl w:val="9300D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>
    <w:nsid w:val="7DDF1CED"/>
    <w:multiLevelType w:val="multilevel"/>
    <w:tmpl w:val="9300D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2"/>
  </w:num>
  <w:num w:numId="2">
    <w:abstractNumId w:val="16"/>
  </w:num>
  <w:num w:numId="3">
    <w:abstractNumId w:val="10"/>
  </w:num>
  <w:num w:numId="4">
    <w:abstractNumId w:val="3"/>
  </w:num>
  <w:num w:numId="5">
    <w:abstractNumId w:val="14"/>
  </w:num>
  <w:num w:numId="6">
    <w:abstractNumId w:val="15"/>
  </w:num>
  <w:num w:numId="7">
    <w:abstractNumId w:val="11"/>
  </w:num>
  <w:num w:numId="8">
    <w:abstractNumId w:val="4"/>
  </w:num>
  <w:num w:numId="9">
    <w:abstractNumId w:val="1"/>
  </w:num>
  <w:num w:numId="10">
    <w:abstractNumId w:val="8"/>
  </w:num>
  <w:num w:numId="11">
    <w:abstractNumId w:val="12"/>
  </w:num>
  <w:num w:numId="12">
    <w:abstractNumId w:val="13"/>
  </w:num>
  <w:num w:numId="13">
    <w:abstractNumId w:val="7"/>
  </w:num>
  <w:num w:numId="14">
    <w:abstractNumId w:val="5"/>
  </w:num>
  <w:num w:numId="15">
    <w:abstractNumId w:val="6"/>
  </w:num>
  <w:num w:numId="16">
    <w:abstractNumId w:val="0"/>
  </w:num>
  <w:num w:numId="17">
    <w:abstractNumId w:val="9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0D79"/>
    <w:rsid w:val="005D0D79"/>
    <w:rsid w:val="006A3D39"/>
    <w:rsid w:val="0079040E"/>
    <w:rsid w:val="00A553A6"/>
    <w:rsid w:val="00D31237"/>
    <w:rsid w:val="00F3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DejaVu Sans" w:hAnsi="Liberation Serif" w:cs="DejaVu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D39"/>
    <w:rPr>
      <w:sz w:val="24"/>
      <w:szCs w:val="24"/>
      <w:lang w:val="en-US" w:eastAsia="zh-C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uiPriority w:val="99"/>
    <w:rsid w:val="006A3D39"/>
  </w:style>
  <w:style w:type="paragraph" w:customStyle="1" w:styleId="Heading">
    <w:name w:val="Heading"/>
    <w:basedOn w:val="Normal"/>
    <w:next w:val="BodyText"/>
    <w:uiPriority w:val="99"/>
    <w:rsid w:val="006A3D39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6A3D39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94BDC"/>
    <w:rPr>
      <w:rFonts w:cs="Mangal"/>
      <w:sz w:val="24"/>
      <w:szCs w:val="21"/>
      <w:lang w:val="en-US" w:eastAsia="zh-CN" w:bidi="hi-IN"/>
    </w:rPr>
  </w:style>
  <w:style w:type="paragraph" w:styleId="List">
    <w:name w:val="List"/>
    <w:basedOn w:val="BodyText"/>
    <w:uiPriority w:val="99"/>
    <w:rsid w:val="006A3D39"/>
  </w:style>
  <w:style w:type="paragraph" w:styleId="Caption">
    <w:name w:val="caption"/>
    <w:basedOn w:val="Normal"/>
    <w:uiPriority w:val="99"/>
    <w:qFormat/>
    <w:rsid w:val="006A3D3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6A3D39"/>
    <w:pPr>
      <w:suppressLineNumbers/>
    </w:pPr>
  </w:style>
  <w:style w:type="paragraph" w:styleId="ListParagraph">
    <w:name w:val="List Paragraph"/>
    <w:basedOn w:val="Normal"/>
    <w:uiPriority w:val="99"/>
    <w:qFormat/>
    <w:rsid w:val="0079040E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30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16</Pages>
  <Words>4153</Words>
  <Characters>23678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Practice lessons plans</dc:title>
  <dc:subject/>
  <dc:creator/>
  <cp:keywords/>
  <dc:description/>
  <cp:lastModifiedBy>Пользователь</cp:lastModifiedBy>
  <cp:revision>2</cp:revision>
  <dcterms:created xsi:type="dcterms:W3CDTF">2019-04-11T06:49:00Z</dcterms:created>
  <dcterms:modified xsi:type="dcterms:W3CDTF">2019-04-11T06:49:00Z</dcterms:modified>
</cp:coreProperties>
</file>